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b3cc1ca" w14:textId="b3cc1ca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227706">
        <w:t>68/2019-26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227706">
      <w:pPr>
        <w:pStyle w:val="Bezproreda"/>
        <w:jc w:val="center"/>
      </w:pPr>
      <w:r>
        <w:t>od  9. ožujka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>
        <w:t xml:space="preserve">TPS GRUPA d.o.o. za proizvodnju, trgovinu i usluge Sveti Ivan </w:t>
      </w:r>
      <w:proofErr w:type="spellStart"/>
      <w:r>
        <w:t>Žabno</w:t>
      </w:r>
      <w:proofErr w:type="spellEnd"/>
      <w:r>
        <w:t>, Kolodvorska 17, OIB: 82219027416,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</w:p>
    <w:p w:rsidR="00B26F02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B26F02">
        <w:t xml:space="preserve">            </w:t>
      </w:r>
      <w:r w:rsidR="00227706">
        <w:t xml:space="preserve">  </w:t>
      </w:r>
      <w:r w:rsidR="00227706">
        <w:tab/>
      </w:r>
      <w:r w:rsidR="00227706">
        <w:tab/>
        <w:t xml:space="preserve">Dužnik: TPS GRUPA d.o.o. Sveti Ivan </w:t>
      </w:r>
      <w:proofErr w:type="spellStart"/>
      <w:r w:rsidR="00227706">
        <w:t>Žabno</w:t>
      </w:r>
      <w:proofErr w:type="spellEnd"/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227706">
        <w:t>jni upravitelj Franjo Otročak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48506F" w:rsidP="00A6783D" w:rsidRDefault="00A6783D">
      <w:pPr>
        <w:pStyle w:val="Bezproreda"/>
      </w:pPr>
      <w:r>
        <w:t xml:space="preserve">Za </w:t>
      </w:r>
      <w:r w:rsidR="0048506F">
        <w:t>Republiku Hrvatsku</w:t>
      </w:r>
      <w:r w:rsidR="00057050">
        <w:t xml:space="preserve"> Min. financija i Min. pravosuđa</w:t>
      </w:r>
      <w:r w:rsidR="0048506F">
        <w:t xml:space="preserve"> </w:t>
      </w:r>
      <w:r w:rsidR="00057050">
        <w:t xml:space="preserve">z.p. Ana </w:t>
      </w:r>
      <w:proofErr w:type="spellStart"/>
      <w:r w:rsidR="00057050">
        <w:t>Bartonj</w:t>
      </w:r>
      <w:proofErr w:type="spellEnd"/>
      <w:r w:rsidR="00057050">
        <w:t xml:space="preserve"> </w:t>
      </w:r>
      <w:proofErr w:type="spellStart"/>
      <w:r w:rsidR="00057050">
        <w:t>Šabarić</w:t>
      </w:r>
      <w:proofErr w:type="spellEnd"/>
      <w:r w:rsidR="00057050">
        <w:t xml:space="preserve"> savjetnica na Županijskom državnom odvjetništvu u Bjelovaru</w:t>
      </w:r>
    </w:p>
    <w:p w:rsidR="00057050" w:rsidP="00A6783D" w:rsidRDefault="00057050">
      <w:pPr>
        <w:pStyle w:val="Bezproreda"/>
      </w:pPr>
    </w:p>
    <w:p w:rsidR="00057050" w:rsidP="00A6783D" w:rsidRDefault="00057050">
      <w:pPr>
        <w:pStyle w:val="Bezproreda"/>
      </w:pPr>
      <w:r>
        <w:t xml:space="preserve">Za vjerovnika Hypo </w:t>
      </w:r>
      <w:proofErr w:type="spellStart"/>
      <w:r>
        <w:t>grup</w:t>
      </w:r>
      <w:proofErr w:type="spellEnd"/>
      <w:r>
        <w:t xml:space="preserve"> d.o.o. Rijeka za vjerovnika pod red. br. 3. </w:t>
      </w:r>
      <w:r w:rsidR="00EF1E0C">
        <w:t xml:space="preserve">II isplatnog reda </w:t>
      </w:r>
      <w:proofErr w:type="spellStart"/>
      <w:r>
        <w:t>Bomark</w:t>
      </w:r>
      <w:proofErr w:type="spellEnd"/>
      <w:r>
        <w:t xml:space="preserve"> d.o.o. pun. Suzana Trputac</w:t>
      </w:r>
      <w:r w:rsidR="00A0101E">
        <w:t xml:space="preserve"> odvjetnica u Rijeci</w:t>
      </w:r>
      <w:r w:rsidR="00DA2CCA">
        <w:t xml:space="preserve"> koja navodi da će Ugovor o preuzimanju od firme </w:t>
      </w:r>
      <w:proofErr w:type="spellStart"/>
      <w:r w:rsidR="00DA2CCA">
        <w:t>Bomark</w:t>
      </w:r>
      <w:proofErr w:type="spellEnd"/>
      <w:r w:rsidR="00DA2CCA">
        <w:t xml:space="preserve"> d.o.o. predati na spis do završetka Ispitnog ročišta</w:t>
      </w:r>
      <w:r w:rsidR="00923E5F">
        <w:t>.</w:t>
      </w:r>
    </w:p>
    <w:p w:rsidR="00057050" w:rsidP="00A6783D" w:rsidRDefault="00057050">
      <w:pPr>
        <w:pStyle w:val="Bezproreda"/>
      </w:pPr>
    </w:p>
    <w:p w:rsidR="00057050" w:rsidP="00A6783D" w:rsidRDefault="00057050">
      <w:pPr>
        <w:pStyle w:val="Bezproreda"/>
      </w:pPr>
      <w:r>
        <w:t>Za Slatinsku banku d.d. Slatina pun. Darko Horvat</w:t>
      </w:r>
    </w:p>
    <w:p w:rsidR="00057050" w:rsidP="00A6783D" w:rsidRDefault="00057050">
      <w:pPr>
        <w:pStyle w:val="Bezproreda"/>
      </w:pPr>
    </w:p>
    <w:p w:rsidR="00057050" w:rsidP="00A6783D" w:rsidRDefault="00A0101E">
      <w:pPr>
        <w:pStyle w:val="Bezproreda"/>
      </w:pPr>
      <w:r>
        <w:t xml:space="preserve">Za </w:t>
      </w:r>
      <w:proofErr w:type="spellStart"/>
      <w:r>
        <w:t>Poljanek</w:t>
      </w:r>
      <w:proofErr w:type="spellEnd"/>
      <w:r>
        <w:t xml:space="preserve"> Maria</w:t>
      </w:r>
      <w:r w:rsidR="00057050">
        <w:t xml:space="preserve"> odvjetnik Želimir Petrović u Koprivnici</w:t>
      </w:r>
    </w:p>
    <w:p w:rsidR="00057050" w:rsidP="00A6783D" w:rsidRDefault="00057050">
      <w:pPr>
        <w:pStyle w:val="Bezproreda"/>
      </w:pPr>
    </w:p>
    <w:p w:rsidR="00057050" w:rsidP="00A6783D" w:rsidRDefault="00057050">
      <w:pPr>
        <w:pStyle w:val="Bezproreda"/>
      </w:pPr>
      <w:r>
        <w:t xml:space="preserve">Za vjerovnike Katu Zebec, Mariju </w:t>
      </w:r>
      <w:proofErr w:type="spellStart"/>
      <w:r>
        <w:t>Bućan</w:t>
      </w:r>
      <w:proofErr w:type="spellEnd"/>
      <w:r>
        <w:t>, Maria Manojlović i Ljerku Manojlović odvjetnik Jugoslav Puran iz Bjelovara</w:t>
      </w:r>
    </w:p>
    <w:p w:rsidR="00057050" w:rsidP="00A6783D" w:rsidRDefault="00057050">
      <w:pPr>
        <w:pStyle w:val="Bezproreda"/>
      </w:pPr>
    </w:p>
    <w:p w:rsidR="00057050" w:rsidP="00A6783D" w:rsidRDefault="00057050">
      <w:pPr>
        <w:pStyle w:val="Bezproreda"/>
      </w:pPr>
      <w:r>
        <w:t xml:space="preserve">Za vjerovnika ZOU Gregurić i dr. i Damira </w:t>
      </w:r>
      <w:proofErr w:type="spellStart"/>
      <w:r>
        <w:t>Jakopćić</w:t>
      </w:r>
      <w:proofErr w:type="spellEnd"/>
      <w:r>
        <w:t xml:space="preserve"> pun. Zlatko Gregurić odvjetnik u Bjelovaru</w:t>
      </w:r>
    </w:p>
    <w:p w:rsidR="00A80500" w:rsidP="00A6783D" w:rsidRDefault="00A80500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A80500">
        <w:t>og suda od dana 25</w:t>
      </w:r>
      <w:r w:rsidR="00B26F02">
        <w:t>. veljače 2020</w:t>
      </w:r>
      <w:r>
        <w:t>. godine te objavljene na e-oglasnoj plo</w:t>
      </w:r>
      <w:r w:rsidR="0048506F">
        <w:t>č</w:t>
      </w:r>
      <w:r w:rsidR="00A80500">
        <w:t>i Trgovačkog suda u Bjelovaru 25</w:t>
      </w:r>
      <w:r w:rsidR="00B26F02">
        <w:t>. siječnja 2020</w:t>
      </w:r>
      <w:r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lastRenderedPageBreak/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 w:rsidRPr="00A4640F">
        <w:rPr>
          <w:b/>
        </w:rPr>
        <w:t>1.Tražbine I Višeg isplatnog reda</w:t>
      </w:r>
    </w:p>
    <w:p w:rsidR="00A6783D" w:rsidP="00A6783D" w:rsidRDefault="00A6783D">
      <w:pPr>
        <w:pStyle w:val="Bezproreda"/>
      </w:pPr>
    </w:p>
    <w:p w:rsidR="0048506F" w:rsidP="00A6783D" w:rsidRDefault="00B26F02">
      <w:pPr>
        <w:pStyle w:val="Bezproreda"/>
      </w:pPr>
      <w:r>
        <w:t>1.</w:t>
      </w:r>
      <w:r w:rsidR="00A80500">
        <w:t xml:space="preserve">Mario </w:t>
      </w:r>
      <w:proofErr w:type="spellStart"/>
      <w:r w:rsidR="00A80500">
        <w:t>Poljanek</w:t>
      </w:r>
      <w:proofErr w:type="spellEnd"/>
      <w:r w:rsidR="00A80500">
        <w:t xml:space="preserve"> Križevačka Poljana 174, OIB: 85276093348, u iznosu od 44.388,55</w:t>
      </w:r>
      <w:r w:rsidR="0048506F">
        <w:t xml:space="preserve"> kuna.</w:t>
      </w:r>
    </w:p>
    <w:p w:rsidR="0048506F" w:rsidP="0048506F" w:rsidRDefault="0048506F">
      <w:pPr>
        <w:pStyle w:val="Bezproreda"/>
      </w:pPr>
      <w:r>
        <w:t>Stečajni upravitelj priznaje potraživanje u cijelosti.</w:t>
      </w:r>
    </w:p>
    <w:p w:rsidR="0048506F" w:rsidP="0048506F" w:rsidRDefault="0048506F">
      <w:pPr>
        <w:pStyle w:val="Bezproreda"/>
      </w:pPr>
      <w:r>
        <w:t>Nitko od nazočnih vjerovnika ne osporava predmetnu tražbinu.</w:t>
      </w:r>
    </w:p>
    <w:p w:rsidR="0048506F" w:rsidP="0048506F" w:rsidRDefault="00AB2DB0">
      <w:pPr>
        <w:pStyle w:val="Bezproreda"/>
      </w:pPr>
      <w:r>
        <w:t>S</w:t>
      </w:r>
      <w:r w:rsidR="0048506F">
        <w:t>utkinja konstatira da je potraživa</w:t>
      </w:r>
      <w:r w:rsidR="00B26F02">
        <w:t xml:space="preserve">nje vjerovnika </w:t>
      </w:r>
      <w:r w:rsidR="00A80500">
        <w:t xml:space="preserve">Maria </w:t>
      </w:r>
      <w:proofErr w:type="spellStart"/>
      <w:r w:rsidR="00A80500">
        <w:t>Poljanek</w:t>
      </w:r>
      <w:proofErr w:type="spellEnd"/>
      <w:r w:rsidR="00A80500">
        <w:t xml:space="preserve"> iz Križevačke Poljane  utvrđeno u iznosu od 44.388,55</w:t>
      </w:r>
      <w:r w:rsidR="0048506F">
        <w:t xml:space="preserve"> kuna.</w:t>
      </w:r>
    </w:p>
    <w:p w:rsidR="00A6783D" w:rsidP="00A6783D" w:rsidRDefault="00A6783D">
      <w:pPr>
        <w:pStyle w:val="Bezproreda"/>
      </w:pPr>
    </w:p>
    <w:p w:rsidR="00A80500" w:rsidP="00A80500" w:rsidRDefault="00A80500">
      <w:pPr>
        <w:pStyle w:val="Bezproreda"/>
      </w:pPr>
      <w:r>
        <w:t xml:space="preserve">2.Kata Zebec iz Svetog Ivana </w:t>
      </w:r>
      <w:proofErr w:type="spellStart"/>
      <w:r>
        <w:t>Žabno</w:t>
      </w:r>
      <w:proofErr w:type="spellEnd"/>
      <w:r>
        <w:t>, Ul. Braće Radića 21, OIB: 94034180915, u iznosu od 26.629,74 kuna.</w:t>
      </w:r>
    </w:p>
    <w:p w:rsidR="00A80500" w:rsidP="00A80500" w:rsidRDefault="00A80500">
      <w:pPr>
        <w:pStyle w:val="Bezproreda"/>
      </w:pPr>
      <w:r>
        <w:t>Stečajni upravitelj priznaje potraživanje u cijelosti.</w:t>
      </w:r>
    </w:p>
    <w:p w:rsidR="00A80500" w:rsidP="00A80500" w:rsidRDefault="00A80500">
      <w:pPr>
        <w:pStyle w:val="Bezproreda"/>
      </w:pPr>
      <w:r>
        <w:t>Nitko od nazočnih vjerovnika ne osporava predmetnu tražbinu.</w:t>
      </w:r>
    </w:p>
    <w:p w:rsidR="00A80500" w:rsidP="00A80500" w:rsidRDefault="00AB2DB0">
      <w:pPr>
        <w:pStyle w:val="Bezproreda"/>
      </w:pPr>
      <w:r>
        <w:t>S</w:t>
      </w:r>
      <w:r w:rsidR="00A80500">
        <w:t xml:space="preserve">utkinja konstatira da je potraživanje vjerovnika </w:t>
      </w:r>
      <w:r w:rsidR="008E383C">
        <w:t xml:space="preserve">Kate Zebec iz Svetog Ivana </w:t>
      </w:r>
      <w:proofErr w:type="spellStart"/>
      <w:r w:rsidR="008E383C">
        <w:t>Žabno</w:t>
      </w:r>
      <w:proofErr w:type="spellEnd"/>
      <w:r w:rsidR="00A80500">
        <w:t xml:space="preserve">  utvrđeno u iznosu o</w:t>
      </w:r>
      <w:r w:rsidR="008E383C">
        <w:t>d 26.629,74</w:t>
      </w:r>
      <w:r w:rsidR="00A80500">
        <w:t xml:space="preserve"> kuna.</w:t>
      </w:r>
    </w:p>
    <w:p w:rsidR="008E383C" w:rsidP="00A80500" w:rsidRDefault="008E383C">
      <w:pPr>
        <w:pStyle w:val="Bezproreda"/>
      </w:pPr>
    </w:p>
    <w:p w:rsidR="008E383C" w:rsidP="008E383C" w:rsidRDefault="008E383C">
      <w:pPr>
        <w:pStyle w:val="Bezproreda"/>
      </w:pPr>
      <w:r>
        <w:t xml:space="preserve">3.Dragutin Prašnički, iz Svetog Ivana </w:t>
      </w:r>
      <w:proofErr w:type="spellStart"/>
      <w:r>
        <w:t>Žabno</w:t>
      </w:r>
      <w:proofErr w:type="spellEnd"/>
      <w:r>
        <w:t>, A. G. Matoša 16, OIB: 33572660699, u iznosu od 15.615,20 kuna.</w:t>
      </w:r>
    </w:p>
    <w:p w:rsidR="008E383C" w:rsidP="008E383C" w:rsidRDefault="008E383C">
      <w:pPr>
        <w:pStyle w:val="Bezproreda"/>
      </w:pPr>
      <w:r>
        <w:t>Stečajni upravitelj priznaje potraživanje u cijelosti.</w:t>
      </w:r>
    </w:p>
    <w:p w:rsidR="008E383C" w:rsidP="008E383C" w:rsidRDefault="008E383C">
      <w:pPr>
        <w:pStyle w:val="Bezproreda"/>
      </w:pPr>
      <w:r>
        <w:t>Nitko od nazočnih vjerovnika ne osporava predmetnu tražbinu.</w:t>
      </w:r>
    </w:p>
    <w:p w:rsidR="008E383C" w:rsidP="008E383C" w:rsidRDefault="00AB2DB0">
      <w:pPr>
        <w:pStyle w:val="Bezproreda"/>
      </w:pPr>
      <w:r>
        <w:t>S</w:t>
      </w:r>
      <w:r w:rsidR="008E383C">
        <w:t xml:space="preserve">utkinja konstatira da je potraživanje vjerovnika Dragutina Prašnički iz Sv. Ivana </w:t>
      </w:r>
      <w:proofErr w:type="spellStart"/>
      <w:r w:rsidR="008E383C">
        <w:t>Žabno</w:t>
      </w:r>
      <w:proofErr w:type="spellEnd"/>
      <w:r w:rsidR="008E383C">
        <w:t xml:space="preserve">  utvrđeno u iznosu od 15.615,20 kuna.</w:t>
      </w:r>
    </w:p>
    <w:p w:rsidR="008E383C" w:rsidP="00A80500" w:rsidRDefault="008E383C">
      <w:pPr>
        <w:pStyle w:val="Bezproreda"/>
      </w:pPr>
    </w:p>
    <w:p w:rsidR="008E383C" w:rsidP="008E383C" w:rsidRDefault="008E383C">
      <w:pPr>
        <w:pStyle w:val="Bezproreda"/>
      </w:pPr>
      <w:r>
        <w:t xml:space="preserve">4.Ivo Kaurin iz Sv. Ivana </w:t>
      </w:r>
      <w:proofErr w:type="spellStart"/>
      <w:r>
        <w:t>Žabno</w:t>
      </w:r>
      <w:proofErr w:type="spellEnd"/>
      <w:r>
        <w:t>, Zagrebačka ulica 27, OIB: 05038682234, u iznosu od 13.133,45 kuna.</w:t>
      </w:r>
    </w:p>
    <w:p w:rsidR="008E383C" w:rsidP="008E383C" w:rsidRDefault="008E383C">
      <w:pPr>
        <w:pStyle w:val="Bezproreda"/>
      </w:pPr>
      <w:r>
        <w:t>Stečajni upravitelj priznaje potraživanje u cijelosti.</w:t>
      </w:r>
    </w:p>
    <w:p w:rsidR="008E383C" w:rsidP="008E383C" w:rsidRDefault="008E383C">
      <w:pPr>
        <w:pStyle w:val="Bezproreda"/>
      </w:pPr>
      <w:r>
        <w:t>Nitko od nazočnih vjerovnika ne osporava predmetnu tražbinu.</w:t>
      </w:r>
    </w:p>
    <w:p w:rsidR="008E383C" w:rsidP="008E383C" w:rsidRDefault="00AB2DB0">
      <w:pPr>
        <w:pStyle w:val="Bezproreda"/>
      </w:pPr>
      <w:r>
        <w:t>S</w:t>
      </w:r>
      <w:r w:rsidR="008E383C">
        <w:t xml:space="preserve">utkinja konstatira da je potraživanje vjerovnika Ive Kaurin iz Sv. I. </w:t>
      </w:r>
      <w:proofErr w:type="spellStart"/>
      <w:r w:rsidR="008E383C">
        <w:t>Žabno</w:t>
      </w:r>
      <w:proofErr w:type="spellEnd"/>
      <w:r w:rsidR="008E383C">
        <w:t xml:space="preserve"> utvrđeno u iznosu od 13.133,45 kuna.</w:t>
      </w:r>
    </w:p>
    <w:p w:rsidR="008E383C" w:rsidP="00A80500" w:rsidRDefault="008E383C">
      <w:pPr>
        <w:pStyle w:val="Bezproreda"/>
      </w:pPr>
    </w:p>
    <w:p w:rsidR="008E383C" w:rsidP="008E383C" w:rsidRDefault="008E383C">
      <w:pPr>
        <w:pStyle w:val="Bezproreda"/>
      </w:pPr>
      <w:r>
        <w:t>5.Vesna Malnar Poljana Križevačka 12, OIB: 94855686709, u iznosu od 19.222,46 kuna.</w:t>
      </w:r>
    </w:p>
    <w:p w:rsidR="008E383C" w:rsidP="008E383C" w:rsidRDefault="008E383C">
      <w:pPr>
        <w:pStyle w:val="Bezproreda"/>
      </w:pPr>
      <w:r>
        <w:t>Stečajni upravitelj priznaje potraživanje u cijelosti.</w:t>
      </w:r>
    </w:p>
    <w:p w:rsidR="008E383C" w:rsidP="008E383C" w:rsidRDefault="008E383C">
      <w:pPr>
        <w:pStyle w:val="Bezproreda"/>
      </w:pPr>
      <w:r>
        <w:t>Nitko od nazočnih vjerovnika ne osporava predmetnu tražbinu.</w:t>
      </w:r>
    </w:p>
    <w:p w:rsidR="008E383C" w:rsidP="008E383C" w:rsidRDefault="00AB2DB0">
      <w:pPr>
        <w:pStyle w:val="Bezproreda"/>
      </w:pPr>
      <w:r>
        <w:t>S</w:t>
      </w:r>
      <w:r w:rsidR="008E383C">
        <w:t>utkinja konstatira da je potraživanje vjerovnika Vesne Malnar iz Poljane Križevačke  utvrđeno u iznosu od 19.222,46 kuna.</w:t>
      </w:r>
    </w:p>
    <w:p w:rsidR="008E383C" w:rsidP="00A80500" w:rsidRDefault="008E383C">
      <w:pPr>
        <w:pStyle w:val="Bezproreda"/>
      </w:pPr>
    </w:p>
    <w:p w:rsidR="008E383C" w:rsidP="008E383C" w:rsidRDefault="008E383C">
      <w:pPr>
        <w:pStyle w:val="Bezproreda"/>
      </w:pPr>
      <w:r>
        <w:t xml:space="preserve">6.Nikola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Braće Radića 52, OIB: 51446370418, u iznosu od 32.962,69 kuna.</w:t>
      </w:r>
    </w:p>
    <w:p w:rsidR="008E383C" w:rsidP="008E383C" w:rsidRDefault="008E383C">
      <w:pPr>
        <w:pStyle w:val="Bezproreda"/>
      </w:pPr>
      <w:r>
        <w:t>Stečajni upravitelj priznaje potraživanje u cijelosti.</w:t>
      </w:r>
    </w:p>
    <w:p w:rsidR="008E383C" w:rsidP="008E383C" w:rsidRDefault="008E383C">
      <w:pPr>
        <w:pStyle w:val="Bezproreda"/>
      </w:pPr>
      <w:r>
        <w:t>Nitko od nazočnih vjerovnika ne osporava predmetnu tražbinu.</w:t>
      </w:r>
    </w:p>
    <w:p w:rsidR="008E383C" w:rsidP="008E383C" w:rsidRDefault="00AB2DB0">
      <w:pPr>
        <w:pStyle w:val="Bezproreda"/>
      </w:pPr>
      <w:r>
        <w:t>S</w:t>
      </w:r>
      <w:r w:rsidR="008E383C">
        <w:t xml:space="preserve">utkinja konstatira da je potraživanje vjerovnika Nikole </w:t>
      </w:r>
      <w:proofErr w:type="spellStart"/>
      <w:r w:rsidR="008E383C">
        <w:t>Habijanec</w:t>
      </w:r>
      <w:proofErr w:type="spellEnd"/>
      <w:r w:rsidR="008E383C">
        <w:t xml:space="preserve"> iz Sv. I. </w:t>
      </w:r>
      <w:proofErr w:type="spellStart"/>
      <w:r w:rsidR="008E383C">
        <w:t>Žabno</w:t>
      </w:r>
      <w:proofErr w:type="spellEnd"/>
      <w:r w:rsidR="008E383C">
        <w:t xml:space="preserve">  utvrđeno u iznosu od 32.962,69 kuna.</w:t>
      </w:r>
    </w:p>
    <w:p w:rsidR="008E383C" w:rsidP="00A80500" w:rsidRDefault="008E383C">
      <w:pPr>
        <w:pStyle w:val="Bezproreda"/>
      </w:pPr>
    </w:p>
    <w:p w:rsidR="008E383C" w:rsidP="008E383C" w:rsidRDefault="008E383C">
      <w:pPr>
        <w:pStyle w:val="Bezproreda"/>
      </w:pPr>
      <w:r>
        <w:t xml:space="preserve">7.Marina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Braće Radića 52, OIB. 99564345045, u iznosu od 34.631,09 kuna.</w:t>
      </w:r>
    </w:p>
    <w:p w:rsidR="008E383C" w:rsidP="008E383C" w:rsidRDefault="008E383C">
      <w:pPr>
        <w:pStyle w:val="Bezproreda"/>
      </w:pPr>
      <w:r>
        <w:t>Stečajni upravitelj priznaje potraživanje u cijelosti.</w:t>
      </w:r>
    </w:p>
    <w:p w:rsidR="008E383C" w:rsidP="008E383C" w:rsidRDefault="008E383C">
      <w:pPr>
        <w:pStyle w:val="Bezproreda"/>
      </w:pPr>
      <w:r>
        <w:t>Nitko od nazočnih vjerovnika ne osporava predmetnu tražbinu.</w:t>
      </w:r>
    </w:p>
    <w:p w:rsidR="008E383C" w:rsidP="008E383C" w:rsidRDefault="00AB2DB0">
      <w:pPr>
        <w:pStyle w:val="Bezproreda"/>
      </w:pPr>
      <w:r>
        <w:t>S</w:t>
      </w:r>
      <w:r w:rsidR="008E383C">
        <w:t xml:space="preserve">utkinja konstatira da je potraživanje vjerovnika Marine </w:t>
      </w:r>
      <w:proofErr w:type="spellStart"/>
      <w:r w:rsidR="008E383C">
        <w:t>Habijanec</w:t>
      </w:r>
      <w:proofErr w:type="spellEnd"/>
      <w:r w:rsidR="008E383C">
        <w:t xml:space="preserve"> iz Sv. I. </w:t>
      </w:r>
      <w:proofErr w:type="spellStart"/>
      <w:r w:rsidR="008E383C">
        <w:t>Žabno</w:t>
      </w:r>
      <w:proofErr w:type="spellEnd"/>
      <w:r w:rsidR="008E383C">
        <w:t xml:space="preserve">  utvrđeno u iznosu od 34.631,09 kuna.</w:t>
      </w:r>
    </w:p>
    <w:p w:rsidR="008E383C" w:rsidP="00A80500" w:rsidRDefault="008E383C">
      <w:pPr>
        <w:pStyle w:val="Bezproreda"/>
      </w:pPr>
    </w:p>
    <w:p w:rsidR="008E383C" w:rsidP="008E383C" w:rsidRDefault="008E383C">
      <w:pPr>
        <w:pStyle w:val="Bezproreda"/>
      </w:pPr>
      <w:r>
        <w:lastRenderedPageBreak/>
        <w:t xml:space="preserve">8.Tomislav </w:t>
      </w:r>
      <w:proofErr w:type="spellStart"/>
      <w:r>
        <w:t>Habijanec</w:t>
      </w:r>
      <w:proofErr w:type="spellEnd"/>
      <w:r>
        <w:t xml:space="preserve">,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Habijanec</w:t>
      </w:r>
      <w:proofErr w:type="spellEnd"/>
      <w:r>
        <w:t xml:space="preserve"> 26, OIB: 68396619362, u iznosu od 29.246,66 kuna.</w:t>
      </w:r>
    </w:p>
    <w:p w:rsidR="008E383C" w:rsidP="008E383C" w:rsidRDefault="008E383C">
      <w:pPr>
        <w:pStyle w:val="Bezproreda"/>
      </w:pPr>
      <w:r>
        <w:t>Stečajni upravitelj priznaje potraživanje u cijelosti.</w:t>
      </w:r>
    </w:p>
    <w:p w:rsidR="008E383C" w:rsidP="008E383C" w:rsidRDefault="008E383C">
      <w:pPr>
        <w:pStyle w:val="Bezproreda"/>
      </w:pPr>
      <w:r>
        <w:t>Nitko od nazočnih vjerovnika ne osporava predmetnu tražbinu.</w:t>
      </w:r>
    </w:p>
    <w:p w:rsidR="008E383C" w:rsidP="008E383C" w:rsidRDefault="00AB2DB0">
      <w:pPr>
        <w:pStyle w:val="Bezproreda"/>
      </w:pPr>
      <w:r>
        <w:t>S</w:t>
      </w:r>
      <w:r w:rsidR="008E383C">
        <w:t xml:space="preserve">utkinja konstatira da je potraživanje vjerovnika Tomislava </w:t>
      </w:r>
      <w:proofErr w:type="spellStart"/>
      <w:r w:rsidR="008E383C">
        <w:t>Habijanec</w:t>
      </w:r>
      <w:proofErr w:type="spellEnd"/>
      <w:r w:rsidR="008E383C">
        <w:t xml:space="preserve">  utvrđeno u iznosu od 29.246,66 kuna.</w:t>
      </w:r>
    </w:p>
    <w:p w:rsidR="008E383C" w:rsidP="00A80500" w:rsidRDefault="008E383C">
      <w:pPr>
        <w:pStyle w:val="Bezproreda"/>
      </w:pPr>
    </w:p>
    <w:p w:rsidR="005742DF" w:rsidP="005742DF" w:rsidRDefault="005742DF">
      <w:pPr>
        <w:pStyle w:val="Bezproreda"/>
      </w:pPr>
      <w:r>
        <w:t xml:space="preserve">9.Marko Tonković iz Sv. I. </w:t>
      </w:r>
      <w:proofErr w:type="spellStart"/>
      <w:r>
        <w:t>Žabno</w:t>
      </w:r>
      <w:proofErr w:type="spellEnd"/>
      <w:r>
        <w:t>, Braće Radića 35, OIB. 95286144341, u iznosu od 20.483,28 kuna.</w:t>
      </w:r>
    </w:p>
    <w:p w:rsidR="005742DF" w:rsidP="005742DF" w:rsidRDefault="005742DF">
      <w:pPr>
        <w:pStyle w:val="Bezproreda"/>
      </w:pPr>
      <w:r>
        <w:t>Stečajni upravitelj priznaje potraživanje u cijelosti.</w:t>
      </w:r>
    </w:p>
    <w:p w:rsidR="005742DF" w:rsidP="005742DF" w:rsidRDefault="005742DF">
      <w:pPr>
        <w:pStyle w:val="Bezproreda"/>
      </w:pPr>
      <w:r>
        <w:t>Nitko od nazočnih vjerovnika ne osporava predmetnu tražbinu.</w:t>
      </w:r>
    </w:p>
    <w:p w:rsidR="005742DF" w:rsidP="005742DF" w:rsidRDefault="00AB2DB0">
      <w:pPr>
        <w:pStyle w:val="Bezproreda"/>
      </w:pPr>
      <w:r>
        <w:t>S</w:t>
      </w:r>
      <w:r w:rsidR="005742DF">
        <w:t xml:space="preserve">utkinja konstatira da je potraživanje vjerovnika Marka Tonković iz Sv. I. </w:t>
      </w:r>
      <w:proofErr w:type="spellStart"/>
      <w:r w:rsidR="005742DF">
        <w:t>Žabno</w:t>
      </w:r>
      <w:proofErr w:type="spellEnd"/>
      <w:r w:rsidR="005742DF">
        <w:t xml:space="preserve">  utvrđeno u iznosu od 20.483,28 kuna.</w:t>
      </w:r>
    </w:p>
    <w:p w:rsidR="008E383C" w:rsidP="00A80500" w:rsidRDefault="008E383C">
      <w:pPr>
        <w:pStyle w:val="Bezproreda"/>
      </w:pPr>
    </w:p>
    <w:p w:rsidR="005742DF" w:rsidP="005742DF" w:rsidRDefault="005742DF">
      <w:pPr>
        <w:pStyle w:val="Bezproreda"/>
      </w:pPr>
      <w:r>
        <w:t xml:space="preserve">10.Ljiljana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Habijanec</w:t>
      </w:r>
      <w:proofErr w:type="spellEnd"/>
      <w:r>
        <w:t xml:space="preserve"> 26, OIB: 77097307987, u iznosu od 31.776,32 kuna.</w:t>
      </w:r>
    </w:p>
    <w:p w:rsidR="005742DF" w:rsidP="005742DF" w:rsidRDefault="005742DF">
      <w:pPr>
        <w:pStyle w:val="Bezproreda"/>
      </w:pPr>
      <w:r>
        <w:t>Stečajni upravitelj priznaje potraživanje u cijelosti.</w:t>
      </w:r>
    </w:p>
    <w:p w:rsidR="005742DF" w:rsidP="005742DF" w:rsidRDefault="005742DF">
      <w:pPr>
        <w:pStyle w:val="Bezproreda"/>
      </w:pPr>
      <w:r>
        <w:t>Nitko od nazočnih vjerovnika ne osporava predmetnu tražbinu.</w:t>
      </w:r>
    </w:p>
    <w:p w:rsidR="005742DF" w:rsidP="005742DF" w:rsidRDefault="00AB2DB0">
      <w:pPr>
        <w:pStyle w:val="Bezproreda"/>
      </w:pPr>
      <w:r>
        <w:t>S</w:t>
      </w:r>
      <w:r w:rsidR="005742DF">
        <w:t xml:space="preserve">utkinja konstatira da je potraživanje vjerovnika Ljiljane </w:t>
      </w:r>
      <w:proofErr w:type="spellStart"/>
      <w:r w:rsidR="005742DF">
        <w:t>Habijanec</w:t>
      </w:r>
      <w:proofErr w:type="spellEnd"/>
      <w:r w:rsidR="005742DF">
        <w:t xml:space="preserve">  utvrđeno u iznosu od 31.776,32 kuna.</w:t>
      </w:r>
    </w:p>
    <w:p w:rsidR="008E383C" w:rsidP="00A80500" w:rsidRDefault="008E383C">
      <w:pPr>
        <w:pStyle w:val="Bezproreda"/>
      </w:pPr>
    </w:p>
    <w:p w:rsidR="005742DF" w:rsidP="005742DF" w:rsidRDefault="005742DF">
      <w:pPr>
        <w:pStyle w:val="Bezproreda"/>
      </w:pPr>
      <w:r>
        <w:t xml:space="preserve">11.Željko </w:t>
      </w:r>
      <w:proofErr w:type="spellStart"/>
      <w:r>
        <w:t>Gidić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Brezovljani</w:t>
      </w:r>
      <w:proofErr w:type="spellEnd"/>
      <w:r>
        <w:t xml:space="preserve"> 48, OIB: 41602908059, u iznosu od 32.019,81 kuna.</w:t>
      </w:r>
    </w:p>
    <w:p w:rsidR="005742DF" w:rsidP="005742DF" w:rsidRDefault="005742DF">
      <w:pPr>
        <w:pStyle w:val="Bezproreda"/>
      </w:pPr>
      <w:r>
        <w:t>Stečajni upravitelj priznaje potraživanje u cijelosti.</w:t>
      </w:r>
    </w:p>
    <w:p w:rsidR="005742DF" w:rsidP="005742DF" w:rsidRDefault="005742DF">
      <w:pPr>
        <w:pStyle w:val="Bezproreda"/>
      </w:pPr>
      <w:r>
        <w:t>Nitko od nazočnih vjerovnika ne osporava predmetnu tražbinu.</w:t>
      </w:r>
    </w:p>
    <w:p w:rsidR="005742DF" w:rsidP="005742DF" w:rsidRDefault="00AB2DB0">
      <w:pPr>
        <w:pStyle w:val="Bezproreda"/>
      </w:pPr>
      <w:r>
        <w:t>S</w:t>
      </w:r>
      <w:r w:rsidR="005742DF">
        <w:t xml:space="preserve">utkinja konstatira da je potraživanje vjerovnika Željka </w:t>
      </w:r>
      <w:proofErr w:type="spellStart"/>
      <w:r w:rsidR="005742DF">
        <w:t>Gidić</w:t>
      </w:r>
      <w:proofErr w:type="spellEnd"/>
      <w:r w:rsidR="005742DF">
        <w:t xml:space="preserve"> iz Sv. I. </w:t>
      </w:r>
      <w:proofErr w:type="spellStart"/>
      <w:r w:rsidR="005742DF">
        <w:t>Žabno</w:t>
      </w:r>
      <w:proofErr w:type="spellEnd"/>
      <w:r w:rsidR="005742DF">
        <w:t xml:space="preserve">  utvrđeno u iznosu od </w:t>
      </w:r>
      <w:r w:rsidR="00142E2F">
        <w:t>32.019,81</w:t>
      </w:r>
      <w:r w:rsidR="005742DF">
        <w:t xml:space="preserve"> kuna.</w:t>
      </w:r>
    </w:p>
    <w:p w:rsidR="008E383C" w:rsidP="00A80500" w:rsidRDefault="008E383C">
      <w:pPr>
        <w:pStyle w:val="Bezproreda"/>
      </w:pPr>
    </w:p>
    <w:p w:rsidR="00142E2F" w:rsidP="00142E2F" w:rsidRDefault="00142E2F">
      <w:pPr>
        <w:pStyle w:val="Bezproreda"/>
      </w:pPr>
      <w:r>
        <w:t xml:space="preserve">12.Stjepan </w:t>
      </w:r>
      <w:proofErr w:type="spellStart"/>
      <w:r>
        <w:t>Vitković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Brezovljlani</w:t>
      </w:r>
      <w:proofErr w:type="spellEnd"/>
      <w:r>
        <w:t xml:space="preserve"> 55,  u iznosu od 30.456,13 kuna.</w:t>
      </w:r>
    </w:p>
    <w:p w:rsidR="00142E2F" w:rsidP="00142E2F" w:rsidRDefault="00142E2F">
      <w:pPr>
        <w:pStyle w:val="Bezproreda"/>
      </w:pPr>
      <w:r>
        <w:t>Stečajni upravitelj priznaje potraživanje u cijelosti.</w:t>
      </w:r>
    </w:p>
    <w:p w:rsidR="00142E2F" w:rsidP="00142E2F" w:rsidRDefault="00142E2F">
      <w:pPr>
        <w:pStyle w:val="Bezproreda"/>
      </w:pPr>
      <w:r>
        <w:t>Nitko od nazočnih vjerovnika ne osporava predmetnu tražbinu.</w:t>
      </w:r>
    </w:p>
    <w:p w:rsidR="00142E2F" w:rsidP="00142E2F" w:rsidRDefault="00AB2DB0">
      <w:pPr>
        <w:pStyle w:val="Bezproreda"/>
      </w:pPr>
      <w:r>
        <w:t>S</w:t>
      </w:r>
      <w:r w:rsidR="00142E2F">
        <w:t xml:space="preserve">utkinja konstatira da je potraživanje vjerovnika Stjepana </w:t>
      </w:r>
      <w:proofErr w:type="spellStart"/>
      <w:r w:rsidR="00142E2F">
        <w:t>Vitković</w:t>
      </w:r>
      <w:proofErr w:type="spellEnd"/>
      <w:r w:rsidR="00142E2F">
        <w:t xml:space="preserve"> iz Sv. I. </w:t>
      </w:r>
      <w:proofErr w:type="spellStart"/>
      <w:r w:rsidR="00142E2F">
        <w:t>Žabno</w:t>
      </w:r>
      <w:proofErr w:type="spellEnd"/>
      <w:r w:rsidR="00142E2F">
        <w:t xml:space="preserve">  utvrđeno u iznosu od 30.456,13 kuna.</w:t>
      </w:r>
    </w:p>
    <w:p w:rsidR="008E383C" w:rsidP="00A80500" w:rsidRDefault="008E383C">
      <w:pPr>
        <w:pStyle w:val="Bezproreda"/>
      </w:pPr>
    </w:p>
    <w:p w:rsidR="00142E2F" w:rsidP="00142E2F" w:rsidRDefault="00142E2F">
      <w:pPr>
        <w:pStyle w:val="Bezproreda"/>
      </w:pPr>
      <w:r>
        <w:t xml:space="preserve">13.Franciska Ivezić iz Sv. I. </w:t>
      </w:r>
      <w:proofErr w:type="spellStart"/>
      <w:r>
        <w:t>Žabno</w:t>
      </w:r>
      <w:proofErr w:type="spellEnd"/>
      <w:r>
        <w:t>, Republika 27, OIB: 96439900329, u iznosu od 31.534,91 kuna.</w:t>
      </w:r>
    </w:p>
    <w:p w:rsidR="00142E2F" w:rsidP="00142E2F" w:rsidRDefault="00142E2F">
      <w:pPr>
        <w:pStyle w:val="Bezproreda"/>
      </w:pPr>
      <w:r>
        <w:t>Stečajni upravitelj priznaje potraživanje u cijelosti.</w:t>
      </w:r>
    </w:p>
    <w:p w:rsidR="00142E2F" w:rsidP="00142E2F" w:rsidRDefault="00142E2F">
      <w:pPr>
        <w:pStyle w:val="Bezproreda"/>
      </w:pPr>
      <w:r>
        <w:t>Nitko od nazočnih vjerovnika ne osporava predmetnu tražbinu.</w:t>
      </w:r>
    </w:p>
    <w:p w:rsidR="00142E2F" w:rsidP="00142E2F" w:rsidRDefault="005C10DA">
      <w:pPr>
        <w:pStyle w:val="Bezproreda"/>
      </w:pPr>
      <w:r>
        <w:t>S</w:t>
      </w:r>
      <w:r w:rsidR="00142E2F">
        <w:t xml:space="preserve">utkinja konstatira da je potraživanje vjerovnika Franciske Ivezić iz Sv. I. </w:t>
      </w:r>
      <w:proofErr w:type="spellStart"/>
      <w:r w:rsidR="00142E2F">
        <w:t>Žabno</w:t>
      </w:r>
      <w:proofErr w:type="spellEnd"/>
      <w:r w:rsidR="00142E2F">
        <w:t xml:space="preserve">  utvrđeno u iznosu od 31.534,91 kuna.</w:t>
      </w:r>
    </w:p>
    <w:p w:rsidR="008E383C" w:rsidP="00A80500" w:rsidRDefault="008E383C">
      <w:pPr>
        <w:pStyle w:val="Bezproreda"/>
      </w:pPr>
    </w:p>
    <w:p w:rsidR="00142E2F" w:rsidP="00142E2F" w:rsidRDefault="00142E2F">
      <w:pPr>
        <w:pStyle w:val="Bezproreda"/>
      </w:pPr>
      <w:r>
        <w:t xml:space="preserve">14.Martina Zahirović iz Sv. I. </w:t>
      </w:r>
      <w:proofErr w:type="spellStart"/>
      <w:r>
        <w:t>Žabno</w:t>
      </w:r>
      <w:proofErr w:type="spellEnd"/>
      <w:r>
        <w:t>, Braće Radića 32, OIB: 15417822182, u iznosu od 22.879,65 kuna.</w:t>
      </w:r>
    </w:p>
    <w:p w:rsidR="00142E2F" w:rsidP="00142E2F" w:rsidRDefault="00142E2F">
      <w:pPr>
        <w:pStyle w:val="Bezproreda"/>
      </w:pPr>
      <w:r>
        <w:t>Stečajni upravitelj priznaje potraživanje u cijelosti.</w:t>
      </w:r>
    </w:p>
    <w:p w:rsidR="00142E2F" w:rsidP="00142E2F" w:rsidRDefault="00142E2F">
      <w:pPr>
        <w:pStyle w:val="Bezproreda"/>
      </w:pPr>
      <w:r>
        <w:t>Nitko od nazočnih vjerovnika ne osporava predmetnu tražbinu.</w:t>
      </w:r>
    </w:p>
    <w:p w:rsidR="00142E2F" w:rsidP="00142E2F" w:rsidRDefault="00AB2DB0">
      <w:pPr>
        <w:pStyle w:val="Bezproreda"/>
      </w:pPr>
      <w:r>
        <w:t>S</w:t>
      </w:r>
      <w:r w:rsidR="00142E2F">
        <w:t>utkinja konstatira da je potraživanje vjerovnika Martine Zahirović utvrđeno u iznosu od 22.879,65 kuna.</w:t>
      </w:r>
    </w:p>
    <w:p w:rsidR="008E383C" w:rsidP="00A80500" w:rsidRDefault="008E383C">
      <w:pPr>
        <w:pStyle w:val="Bezproreda"/>
      </w:pPr>
    </w:p>
    <w:p w:rsidR="00142E2F" w:rsidP="00142E2F" w:rsidRDefault="005B0BB4">
      <w:pPr>
        <w:pStyle w:val="Bezproreda"/>
      </w:pPr>
      <w:r>
        <w:t xml:space="preserve">15.Damir </w:t>
      </w:r>
      <w:proofErr w:type="spellStart"/>
      <w:r>
        <w:t>Jakopčić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Škrinjari</w:t>
      </w:r>
      <w:proofErr w:type="spellEnd"/>
      <w:r>
        <w:t xml:space="preserve"> 121, OIB: 69465525697</w:t>
      </w:r>
      <w:r w:rsidR="00142E2F">
        <w:t>, u izno</w:t>
      </w:r>
      <w:r>
        <w:t>su od 34.602,27</w:t>
      </w:r>
      <w:r w:rsidR="00142E2F">
        <w:t xml:space="preserve"> kuna.</w:t>
      </w:r>
    </w:p>
    <w:p w:rsidR="00142E2F" w:rsidP="00142E2F" w:rsidRDefault="00142E2F">
      <w:pPr>
        <w:pStyle w:val="Bezproreda"/>
      </w:pPr>
      <w:r>
        <w:t>Stečajni upravitelj priznaje potraživanje u cijelosti.</w:t>
      </w:r>
    </w:p>
    <w:p w:rsidR="00142E2F" w:rsidP="00142E2F" w:rsidRDefault="00142E2F">
      <w:pPr>
        <w:pStyle w:val="Bezproreda"/>
      </w:pPr>
      <w:r>
        <w:t>Nitko od nazočnih vjerovnika ne osporava predmetnu tražbinu.</w:t>
      </w:r>
    </w:p>
    <w:p w:rsidR="00142E2F" w:rsidP="00142E2F" w:rsidRDefault="00AB2DB0">
      <w:pPr>
        <w:pStyle w:val="Bezproreda"/>
      </w:pPr>
      <w:r>
        <w:t>S</w:t>
      </w:r>
      <w:r w:rsidR="00142E2F">
        <w:t xml:space="preserve">utkinja konstatira da je potraživanje vjerovnika </w:t>
      </w:r>
      <w:r w:rsidR="005B0BB4">
        <w:t xml:space="preserve">Damira </w:t>
      </w:r>
      <w:proofErr w:type="spellStart"/>
      <w:r w:rsidR="005B0BB4">
        <w:t>Jakopčić</w:t>
      </w:r>
      <w:proofErr w:type="spellEnd"/>
      <w:r w:rsidR="00142E2F">
        <w:t xml:space="preserve"> utvrđeno u iznosu o</w:t>
      </w:r>
      <w:r w:rsidR="005B0BB4">
        <w:t>d 34.602,27</w:t>
      </w:r>
      <w:r w:rsidR="00142E2F">
        <w:t xml:space="preserve"> kuna.</w:t>
      </w:r>
    </w:p>
    <w:p w:rsidR="008E383C" w:rsidP="00A80500" w:rsidRDefault="008E383C">
      <w:pPr>
        <w:pStyle w:val="Bezproreda"/>
      </w:pPr>
    </w:p>
    <w:p w:rsidR="005B0BB4" w:rsidP="005B0BB4" w:rsidRDefault="005B0BB4">
      <w:pPr>
        <w:pStyle w:val="Bezproreda"/>
      </w:pPr>
      <w:r>
        <w:t>16.Miroslav Lončar iz Ivanca Križevačkog 111, OIB: 22056652132, u iznosu od 34.602,27 kuna.</w:t>
      </w:r>
    </w:p>
    <w:p w:rsidR="005B0BB4" w:rsidP="005B0BB4" w:rsidRDefault="005B0BB4">
      <w:pPr>
        <w:pStyle w:val="Bezproreda"/>
      </w:pPr>
      <w:r>
        <w:t>Stečajni upravitelj priznaje potraživanje u cijelosti.</w:t>
      </w:r>
    </w:p>
    <w:p w:rsidR="005B0BB4" w:rsidP="005B0BB4" w:rsidRDefault="005B0BB4">
      <w:pPr>
        <w:pStyle w:val="Bezproreda"/>
      </w:pPr>
      <w:r>
        <w:t>Nitko od nazočnih vjerovnika ne osporava predmetnu tražbinu.</w:t>
      </w:r>
    </w:p>
    <w:p w:rsidR="005B0BB4" w:rsidP="005B0BB4" w:rsidRDefault="00AB2DB0">
      <w:pPr>
        <w:pStyle w:val="Bezproreda"/>
      </w:pPr>
      <w:r>
        <w:lastRenderedPageBreak/>
        <w:t>S</w:t>
      </w:r>
      <w:r w:rsidR="005B0BB4">
        <w:t>utkinja konstatira da je potraživanje vjerovnika Miroslava Lončar iz Ivanca Križevačkog 111,  utvrđeno u iznosu od 34.602,27 kuna.</w:t>
      </w:r>
    </w:p>
    <w:p w:rsidR="005B0BB4" w:rsidP="00A80500" w:rsidRDefault="005B0BB4">
      <w:pPr>
        <w:pStyle w:val="Bezproreda"/>
      </w:pPr>
    </w:p>
    <w:p w:rsidR="005B0BB4" w:rsidP="005B0BB4" w:rsidRDefault="005B0BB4">
      <w:pPr>
        <w:pStyle w:val="Bezproreda"/>
      </w:pPr>
      <w:r>
        <w:t xml:space="preserve">17.Zdenko Osječanin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Bjelavina</w:t>
      </w:r>
      <w:proofErr w:type="spellEnd"/>
      <w:r>
        <w:t xml:space="preserve"> 12, OIB: 53072228372, u iznosu od 46.864,86 kuna.</w:t>
      </w:r>
    </w:p>
    <w:p w:rsidR="005B0BB4" w:rsidP="005B0BB4" w:rsidRDefault="005B0BB4">
      <w:pPr>
        <w:pStyle w:val="Bezproreda"/>
      </w:pPr>
      <w:r>
        <w:t>Stečajni upravitelj priznaje potraživanje u cijelosti.</w:t>
      </w:r>
    </w:p>
    <w:p w:rsidR="005B0BB4" w:rsidP="005B0BB4" w:rsidRDefault="005B0BB4">
      <w:pPr>
        <w:pStyle w:val="Bezproreda"/>
      </w:pPr>
      <w:r>
        <w:t>Nitko od nazočnih vjerovnika ne osporava predmetnu tražbinu.</w:t>
      </w:r>
    </w:p>
    <w:p w:rsidR="005B0BB4" w:rsidP="005B0BB4" w:rsidRDefault="00AB2DB0">
      <w:pPr>
        <w:pStyle w:val="Bezproreda"/>
      </w:pPr>
      <w:r>
        <w:t>S</w:t>
      </w:r>
      <w:r w:rsidR="005B0BB4">
        <w:t xml:space="preserve">utkinja konstatira da je potraživanje vjerovnika Zdenka Osječanin iz Sv. I. </w:t>
      </w:r>
      <w:proofErr w:type="spellStart"/>
      <w:r w:rsidR="005B0BB4">
        <w:t>Žabno</w:t>
      </w:r>
      <w:proofErr w:type="spellEnd"/>
      <w:r w:rsidR="005B0BB4">
        <w:t xml:space="preserve">  utvrđeno u iznosu od 46.864,86 kuna.</w:t>
      </w:r>
    </w:p>
    <w:p w:rsidR="005B0BB4" w:rsidP="00A80500" w:rsidRDefault="005B0BB4">
      <w:pPr>
        <w:pStyle w:val="Bezproreda"/>
      </w:pPr>
    </w:p>
    <w:p w:rsidR="00381FAA" w:rsidP="00381FAA" w:rsidRDefault="00381FAA">
      <w:pPr>
        <w:pStyle w:val="Bezproreda"/>
      </w:pPr>
      <w:r>
        <w:t xml:space="preserve">18.Vesna Mužar iz Sv. I. </w:t>
      </w:r>
      <w:proofErr w:type="spellStart"/>
      <w:r>
        <w:t>Žabno</w:t>
      </w:r>
      <w:proofErr w:type="spellEnd"/>
      <w:r>
        <w:t xml:space="preserve">, Karla </w:t>
      </w:r>
      <w:proofErr w:type="spellStart"/>
      <w:r>
        <w:t>Lukaša</w:t>
      </w:r>
      <w:proofErr w:type="spellEnd"/>
      <w:r>
        <w:t xml:space="preserve"> 23, OIB: 52846151404, u iznosu od 34.602,27 kuna.</w:t>
      </w:r>
    </w:p>
    <w:p w:rsidR="00381FAA" w:rsidP="00381FAA" w:rsidRDefault="00381FAA">
      <w:pPr>
        <w:pStyle w:val="Bezproreda"/>
      </w:pPr>
      <w:r>
        <w:t>Stečajni upravitelj priznaje potraživanje u cijelosti.</w:t>
      </w:r>
    </w:p>
    <w:p w:rsidR="00381FAA" w:rsidP="00381FAA" w:rsidRDefault="00381FAA">
      <w:pPr>
        <w:pStyle w:val="Bezproreda"/>
      </w:pPr>
      <w:r>
        <w:t>Nitko od nazočnih vjerovnika ne osporava predmetnu tražbinu.</w:t>
      </w:r>
    </w:p>
    <w:p w:rsidR="00381FAA" w:rsidP="00381FAA" w:rsidRDefault="00AB2DB0">
      <w:pPr>
        <w:pStyle w:val="Bezproreda"/>
      </w:pPr>
      <w:r>
        <w:t>S</w:t>
      </w:r>
      <w:r w:rsidR="00381FAA">
        <w:t xml:space="preserve">utkinja konstatira da je potraživanje vjerovnika Vesne Mužar iz Sv. I. </w:t>
      </w:r>
      <w:proofErr w:type="spellStart"/>
      <w:r w:rsidR="00381FAA">
        <w:t>Žabno</w:t>
      </w:r>
      <w:proofErr w:type="spellEnd"/>
      <w:r w:rsidR="00381FAA">
        <w:t>,  utvrđeno u iznosu od 34.602,27 kuna.</w:t>
      </w:r>
    </w:p>
    <w:p w:rsidR="005B0BB4" w:rsidP="00A80500" w:rsidRDefault="005B0BB4">
      <w:pPr>
        <w:pStyle w:val="Bezproreda"/>
      </w:pPr>
    </w:p>
    <w:p w:rsidR="00097C52" w:rsidP="00097C52" w:rsidRDefault="00097C52">
      <w:pPr>
        <w:pStyle w:val="Bezproreda"/>
      </w:pPr>
      <w:r>
        <w:t xml:space="preserve">19.Josip </w:t>
      </w:r>
      <w:proofErr w:type="spellStart"/>
      <w:r>
        <w:t>Keleković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Brezovljani</w:t>
      </w:r>
      <w:proofErr w:type="spellEnd"/>
      <w:r>
        <w:t xml:space="preserve"> 92, OIB: 69465525697, u iznosu od 39.994,32 kuna.</w:t>
      </w:r>
    </w:p>
    <w:p w:rsidR="00097C52" w:rsidP="00097C52" w:rsidRDefault="00097C52">
      <w:pPr>
        <w:pStyle w:val="Bezproreda"/>
      </w:pPr>
      <w:r>
        <w:t>Stečajni upravitelj priznaje potraživanje u cijelosti.</w:t>
      </w:r>
    </w:p>
    <w:p w:rsidR="00097C52" w:rsidP="00097C52" w:rsidRDefault="00097C52">
      <w:pPr>
        <w:pStyle w:val="Bezproreda"/>
      </w:pPr>
      <w:r>
        <w:t>Nitko od nazočnih vjerovnika ne osporava predmetnu tražbinu.</w:t>
      </w:r>
    </w:p>
    <w:p w:rsidR="00097C52" w:rsidP="00097C52" w:rsidRDefault="00AB2DB0">
      <w:pPr>
        <w:pStyle w:val="Bezproreda"/>
      </w:pPr>
      <w:r>
        <w:t>S</w:t>
      </w:r>
      <w:r w:rsidR="00097C52">
        <w:t xml:space="preserve">utkinja konstatira da je potraživanje vjerovnika Josipa </w:t>
      </w:r>
      <w:proofErr w:type="spellStart"/>
      <w:r w:rsidR="00097C52">
        <w:t>Keleković</w:t>
      </w:r>
      <w:proofErr w:type="spellEnd"/>
      <w:r w:rsidR="00097C52">
        <w:t xml:space="preserve"> iz Sv. I. </w:t>
      </w:r>
      <w:proofErr w:type="spellStart"/>
      <w:r w:rsidR="00097C52">
        <w:t>Žabno</w:t>
      </w:r>
      <w:proofErr w:type="spellEnd"/>
      <w:r w:rsidR="00097C52">
        <w:t>,   utvrđeno u iznosu od 39.994,32 kuna.</w:t>
      </w:r>
    </w:p>
    <w:p w:rsidR="005B0BB4" w:rsidP="00A80500" w:rsidRDefault="005B0BB4">
      <w:pPr>
        <w:pStyle w:val="Bezproreda"/>
      </w:pPr>
    </w:p>
    <w:p w:rsidR="00097C52" w:rsidP="00097C52" w:rsidRDefault="00097C52">
      <w:pPr>
        <w:pStyle w:val="Bezproreda"/>
      </w:pPr>
      <w:r>
        <w:t>20.Kristina Huzjak iz Križevaca, Kralja Tomislava 17,OIB: 15339652832,  u iznosu od 34.602,27 kuna.</w:t>
      </w:r>
    </w:p>
    <w:p w:rsidR="00097C52" w:rsidP="00097C52" w:rsidRDefault="00097C52">
      <w:pPr>
        <w:pStyle w:val="Bezproreda"/>
      </w:pPr>
      <w:r>
        <w:t>Stečajni upravitelj priznaje potraživanje u cijelosti.</w:t>
      </w:r>
    </w:p>
    <w:p w:rsidR="00097C52" w:rsidP="00097C52" w:rsidRDefault="00097C52">
      <w:pPr>
        <w:pStyle w:val="Bezproreda"/>
      </w:pPr>
      <w:r>
        <w:t>Nitko od nazočnih vjerovnika ne osporava predmetnu tražbinu.</w:t>
      </w:r>
    </w:p>
    <w:p w:rsidR="00097C52" w:rsidP="00097C52" w:rsidRDefault="00AB2DB0">
      <w:pPr>
        <w:pStyle w:val="Bezproreda"/>
      </w:pPr>
      <w:r>
        <w:t>S</w:t>
      </w:r>
      <w:r w:rsidR="00097C52">
        <w:t>utkinja konstatira da je potraživanje vjerovnika Kristine Huzjak iz Križevaca,  utvrđeno u iznosu od 34.602,27 kuna.</w:t>
      </w:r>
    </w:p>
    <w:p w:rsidR="005B0BB4" w:rsidP="00A80500" w:rsidRDefault="005B0BB4">
      <w:pPr>
        <w:pStyle w:val="Bezproreda"/>
      </w:pPr>
    </w:p>
    <w:p w:rsidR="00097C52" w:rsidP="00097C52" w:rsidRDefault="00097C52">
      <w:pPr>
        <w:pStyle w:val="Bezproreda"/>
      </w:pPr>
      <w:r>
        <w:t>21.</w:t>
      </w:r>
      <w:r w:rsidR="00970A2C">
        <w:t xml:space="preserve">Jovanka Dabić iz Sv. I. </w:t>
      </w:r>
      <w:proofErr w:type="spellStart"/>
      <w:r w:rsidR="00970A2C">
        <w:t>Žabno</w:t>
      </w:r>
      <w:proofErr w:type="spellEnd"/>
      <w:r w:rsidR="00970A2C">
        <w:t xml:space="preserve">, Trg Karla </w:t>
      </w:r>
      <w:proofErr w:type="spellStart"/>
      <w:r w:rsidR="00970A2C">
        <w:t>Lukaša</w:t>
      </w:r>
      <w:proofErr w:type="spellEnd"/>
      <w:r w:rsidR="00970A2C">
        <w:t xml:space="preserve"> 13 a, OIB: 50377309347</w:t>
      </w:r>
      <w:r>
        <w:t>, u izno</w:t>
      </w:r>
      <w:r w:rsidR="00970A2C">
        <w:t>su od 34.602,27</w:t>
      </w:r>
      <w:r>
        <w:t xml:space="preserve"> kuna.</w:t>
      </w:r>
    </w:p>
    <w:p w:rsidR="00097C52" w:rsidP="00097C52" w:rsidRDefault="00097C52">
      <w:pPr>
        <w:pStyle w:val="Bezproreda"/>
      </w:pPr>
      <w:r>
        <w:t>Stečajni upravitelj priznaje potraživanje u cijelosti.</w:t>
      </w:r>
    </w:p>
    <w:p w:rsidR="00097C52" w:rsidP="00097C52" w:rsidRDefault="00097C52">
      <w:pPr>
        <w:pStyle w:val="Bezproreda"/>
      </w:pPr>
      <w:r>
        <w:t>Nitko od nazočnih vjerovnika ne osporava predmetnu tražbinu.</w:t>
      </w:r>
    </w:p>
    <w:p w:rsidR="00097C52" w:rsidP="00097C52" w:rsidRDefault="00AB2DB0">
      <w:pPr>
        <w:pStyle w:val="Bezproreda"/>
      </w:pPr>
      <w:r>
        <w:t>S</w:t>
      </w:r>
      <w:r w:rsidR="00097C52">
        <w:t>utkinja konstatira da je potraživa</w:t>
      </w:r>
      <w:r w:rsidR="00970A2C">
        <w:t xml:space="preserve">nje vjerovnika Jovane Dabić iz Sv. I. </w:t>
      </w:r>
      <w:proofErr w:type="spellStart"/>
      <w:r w:rsidR="00970A2C">
        <w:t>Žabno</w:t>
      </w:r>
      <w:proofErr w:type="spellEnd"/>
      <w:r w:rsidR="00970A2C">
        <w:t>,</w:t>
      </w:r>
      <w:r w:rsidR="00097C52">
        <w:t xml:space="preserve"> utvrđeno u iznosu o</w:t>
      </w:r>
      <w:r w:rsidR="00970A2C">
        <w:t>d 34.602,27</w:t>
      </w:r>
      <w:r w:rsidR="00097C52">
        <w:t xml:space="preserve"> kuna.</w:t>
      </w:r>
    </w:p>
    <w:p w:rsidR="005B0BB4" w:rsidP="00A80500" w:rsidRDefault="005B0BB4">
      <w:pPr>
        <w:pStyle w:val="Bezproreda"/>
      </w:pPr>
    </w:p>
    <w:p w:rsidR="00970A2C" w:rsidP="00970A2C" w:rsidRDefault="00970A2C">
      <w:pPr>
        <w:pStyle w:val="Bezproreda"/>
      </w:pPr>
      <w:r>
        <w:t xml:space="preserve">22.Renata </w:t>
      </w:r>
      <w:proofErr w:type="spellStart"/>
      <w:r>
        <w:t>Budojević</w:t>
      </w:r>
      <w:proofErr w:type="spellEnd"/>
      <w:r>
        <w:t xml:space="preserve"> iz Križevaca, Josipa Butorca 1, O</w:t>
      </w:r>
      <w:r w:rsidR="006135AC">
        <w:t>IB: 55789072921, u iznosu od 20.105,06</w:t>
      </w:r>
      <w:r>
        <w:t xml:space="preserve"> kuna.</w:t>
      </w:r>
    </w:p>
    <w:p w:rsidR="00970A2C" w:rsidP="00970A2C" w:rsidRDefault="00970A2C">
      <w:pPr>
        <w:pStyle w:val="Bezproreda"/>
      </w:pPr>
      <w:r>
        <w:t>Stečajni upravitelj priznaje potraživanje u cijelosti.</w:t>
      </w:r>
    </w:p>
    <w:p w:rsidR="00970A2C" w:rsidP="00970A2C" w:rsidRDefault="00970A2C">
      <w:pPr>
        <w:pStyle w:val="Bezproreda"/>
      </w:pPr>
      <w:r>
        <w:t>Nitko od nazočnih vjerovnika ne osporava predmetnu tražbinu.</w:t>
      </w:r>
    </w:p>
    <w:p w:rsidR="00970A2C" w:rsidP="00970A2C" w:rsidRDefault="00AB2DB0">
      <w:pPr>
        <w:pStyle w:val="Bezproreda"/>
      </w:pPr>
      <w:r>
        <w:t>S</w:t>
      </w:r>
      <w:r w:rsidR="00970A2C">
        <w:t>utkinja konstatira da je potraživanje vjerov</w:t>
      </w:r>
      <w:r w:rsidR="006135AC">
        <w:t xml:space="preserve">nika Renate </w:t>
      </w:r>
      <w:proofErr w:type="spellStart"/>
      <w:r w:rsidR="006135AC">
        <w:t>Budojević</w:t>
      </w:r>
      <w:proofErr w:type="spellEnd"/>
      <w:r w:rsidR="006135AC">
        <w:t xml:space="preserve"> iz Križevaca  utvrđeno u iznosu od 10.105,06</w:t>
      </w:r>
      <w:r w:rsidR="00970A2C">
        <w:t xml:space="preserve"> kuna.</w:t>
      </w:r>
    </w:p>
    <w:p w:rsidR="005B0BB4" w:rsidP="00A80500" w:rsidRDefault="005B0BB4">
      <w:pPr>
        <w:pStyle w:val="Bezproreda"/>
      </w:pPr>
    </w:p>
    <w:p w:rsidR="006135AC" w:rsidP="006135AC" w:rsidRDefault="006135AC">
      <w:pPr>
        <w:pStyle w:val="Bezproreda"/>
      </w:pPr>
      <w:r>
        <w:t xml:space="preserve">23.Davor Antunović iz Sv. Ivana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Bjelavina</w:t>
      </w:r>
      <w:proofErr w:type="spellEnd"/>
      <w:r>
        <w:t xml:space="preserve"> 22, OIB: 66399225772, u iznosu od 34.602,27 kuna.</w:t>
      </w:r>
    </w:p>
    <w:p w:rsidR="006135AC" w:rsidP="006135AC" w:rsidRDefault="006135AC">
      <w:pPr>
        <w:pStyle w:val="Bezproreda"/>
      </w:pPr>
      <w:r>
        <w:t>Stečajni upravitelj priznaje potraživanje u cijelosti.</w:t>
      </w:r>
    </w:p>
    <w:p w:rsidR="006135AC" w:rsidP="006135AC" w:rsidRDefault="006135AC">
      <w:pPr>
        <w:pStyle w:val="Bezproreda"/>
      </w:pPr>
      <w:r>
        <w:t>Nitko od nazočnih vjerovnika ne osporava predmetnu tražbinu.</w:t>
      </w:r>
    </w:p>
    <w:p w:rsidR="006135AC" w:rsidP="006135AC" w:rsidRDefault="00AB2DB0">
      <w:pPr>
        <w:pStyle w:val="Bezproreda"/>
      </w:pPr>
      <w:r>
        <w:t>S</w:t>
      </w:r>
      <w:r w:rsidR="006135AC">
        <w:t xml:space="preserve">utkinja konstatira da je potraživanje vjerovnika Davora Antunović iz Sv. I. </w:t>
      </w:r>
      <w:proofErr w:type="spellStart"/>
      <w:r w:rsidR="006135AC">
        <w:t>Žabno</w:t>
      </w:r>
      <w:proofErr w:type="spellEnd"/>
      <w:r w:rsidR="006135AC">
        <w:t xml:space="preserve">  utvrđeno u iznosu od 34.602,27 kuna.</w:t>
      </w:r>
    </w:p>
    <w:p w:rsidR="006135AC" w:rsidP="00A80500" w:rsidRDefault="006135AC">
      <w:pPr>
        <w:pStyle w:val="Bezproreda"/>
      </w:pPr>
    </w:p>
    <w:p w:rsidR="006135AC" w:rsidP="006135AC" w:rsidRDefault="006135AC">
      <w:pPr>
        <w:pStyle w:val="Bezproreda"/>
      </w:pPr>
      <w:r>
        <w:t xml:space="preserve">24.Kristina Blažević iz Gradečkog </w:t>
      </w:r>
      <w:proofErr w:type="spellStart"/>
      <w:r>
        <w:t>Pavlovca</w:t>
      </w:r>
      <w:proofErr w:type="spellEnd"/>
      <w:r>
        <w:t xml:space="preserve"> 175, OIB: 66639432095 u iznosu od 50.433,47 kuna.</w:t>
      </w:r>
    </w:p>
    <w:p w:rsidR="006135AC" w:rsidP="006135AC" w:rsidRDefault="006135AC">
      <w:pPr>
        <w:pStyle w:val="Bezproreda"/>
      </w:pPr>
      <w:r>
        <w:t>Stečajni upravitelj priznaje potraživanje u cijelosti.</w:t>
      </w:r>
    </w:p>
    <w:p w:rsidR="006135AC" w:rsidP="006135AC" w:rsidRDefault="006135AC">
      <w:pPr>
        <w:pStyle w:val="Bezproreda"/>
      </w:pPr>
      <w:r>
        <w:t>Nitko od nazočnih vjerovnika ne osporava predmetnu tražbinu.</w:t>
      </w:r>
    </w:p>
    <w:p w:rsidR="006135AC" w:rsidP="006135AC" w:rsidRDefault="00AB2DB0">
      <w:pPr>
        <w:pStyle w:val="Bezproreda"/>
      </w:pPr>
      <w:r>
        <w:t>S</w:t>
      </w:r>
      <w:r w:rsidR="006135AC">
        <w:t xml:space="preserve">utkinja konstatira da je potraživanje vjerovnika Kristine Blažević iz Gradečkog </w:t>
      </w:r>
      <w:proofErr w:type="spellStart"/>
      <w:r w:rsidR="006135AC">
        <w:t>Pavlovca</w:t>
      </w:r>
      <w:proofErr w:type="spellEnd"/>
      <w:r w:rsidR="006135AC">
        <w:t xml:space="preserve">  utvrđeno u iznosu od 50.433,47 kuna.</w:t>
      </w:r>
    </w:p>
    <w:p w:rsidR="005B0BB4" w:rsidP="00A80500" w:rsidRDefault="005B0BB4">
      <w:pPr>
        <w:pStyle w:val="Bezproreda"/>
      </w:pPr>
    </w:p>
    <w:p w:rsidR="006135AC" w:rsidP="006135AC" w:rsidRDefault="006135AC">
      <w:pPr>
        <w:pStyle w:val="Bezproreda"/>
      </w:pPr>
      <w:r>
        <w:lastRenderedPageBreak/>
        <w:t xml:space="preserve">25.Milica </w:t>
      </w:r>
      <w:proofErr w:type="spellStart"/>
      <w:r>
        <w:t>Maroti</w:t>
      </w:r>
      <w:proofErr w:type="spellEnd"/>
      <w:r>
        <w:t xml:space="preserve"> iz Križevaca, I. </w:t>
      </w:r>
      <w:proofErr w:type="spellStart"/>
      <w:r>
        <w:t>Lepušića</w:t>
      </w:r>
      <w:proofErr w:type="spellEnd"/>
      <w:r>
        <w:t xml:space="preserve"> 110,  u iznosu od 7.021,23 kuna.</w:t>
      </w:r>
    </w:p>
    <w:p w:rsidR="006135AC" w:rsidP="006135AC" w:rsidRDefault="006135AC">
      <w:pPr>
        <w:pStyle w:val="Bezproreda"/>
      </w:pPr>
      <w:r>
        <w:t>Stečajni upravitelj priznaje potraživanje u cijelosti.</w:t>
      </w:r>
    </w:p>
    <w:p w:rsidR="006135AC" w:rsidP="006135AC" w:rsidRDefault="006135AC">
      <w:pPr>
        <w:pStyle w:val="Bezproreda"/>
      </w:pPr>
      <w:r>
        <w:t>Nitko od nazočnih vjerovnika ne osporava predmetnu tražbinu.</w:t>
      </w:r>
    </w:p>
    <w:p w:rsidR="006135AC" w:rsidP="006135AC" w:rsidRDefault="00AB2DB0">
      <w:pPr>
        <w:pStyle w:val="Bezproreda"/>
      </w:pPr>
      <w:r>
        <w:t>S</w:t>
      </w:r>
      <w:r w:rsidR="006135AC">
        <w:t xml:space="preserve">utkinja konstatira da je potraživanje vjerovnika Milice </w:t>
      </w:r>
      <w:proofErr w:type="spellStart"/>
      <w:r w:rsidR="006135AC">
        <w:t>Maroti</w:t>
      </w:r>
      <w:proofErr w:type="spellEnd"/>
      <w:r w:rsidR="006135AC">
        <w:t xml:space="preserve"> iz Križevaca  utvrđeno u iznosu od 7.021,23 kuna.</w:t>
      </w:r>
    </w:p>
    <w:p w:rsidR="005B0BB4" w:rsidP="00A80500" w:rsidRDefault="005B0BB4">
      <w:pPr>
        <w:pStyle w:val="Bezproreda"/>
      </w:pPr>
    </w:p>
    <w:p w:rsidR="006135AC" w:rsidP="006135AC" w:rsidRDefault="006135AC">
      <w:pPr>
        <w:pStyle w:val="Bezproreda"/>
      </w:pPr>
      <w:r>
        <w:t xml:space="preserve">26.Marijan </w:t>
      </w:r>
      <w:proofErr w:type="spellStart"/>
      <w:r>
        <w:t>Kopjar</w:t>
      </w:r>
      <w:proofErr w:type="spellEnd"/>
      <w:r>
        <w:t xml:space="preserve"> iz Sv. Ivana </w:t>
      </w:r>
      <w:proofErr w:type="spellStart"/>
      <w:r>
        <w:t>Žabno</w:t>
      </w:r>
      <w:proofErr w:type="spellEnd"/>
      <w:r>
        <w:t>, Braće Radića 107, OIB: 25219661933, u iznosu od 15.304,35 kuna.</w:t>
      </w:r>
    </w:p>
    <w:p w:rsidR="006135AC" w:rsidP="006135AC" w:rsidRDefault="006135AC">
      <w:pPr>
        <w:pStyle w:val="Bezproreda"/>
      </w:pPr>
      <w:r>
        <w:t>Stečajni upravitelj priznaje potraživanje u cijelosti.</w:t>
      </w:r>
    </w:p>
    <w:p w:rsidR="006135AC" w:rsidP="006135AC" w:rsidRDefault="006135AC">
      <w:pPr>
        <w:pStyle w:val="Bezproreda"/>
      </w:pPr>
      <w:r>
        <w:t>Nitko od nazočnih vjerovnika ne osporava predmetnu tražbinu.</w:t>
      </w:r>
    </w:p>
    <w:p w:rsidR="006135AC" w:rsidP="006135AC" w:rsidRDefault="00AB2DB0">
      <w:pPr>
        <w:pStyle w:val="Bezproreda"/>
      </w:pPr>
      <w:r>
        <w:t>S</w:t>
      </w:r>
      <w:r w:rsidR="006135AC">
        <w:t xml:space="preserve">utkinja konstatira da je potraživanje vjerovnika Marijana </w:t>
      </w:r>
      <w:proofErr w:type="spellStart"/>
      <w:r w:rsidR="006135AC">
        <w:t>Kopjar</w:t>
      </w:r>
      <w:proofErr w:type="spellEnd"/>
      <w:r w:rsidR="006135AC">
        <w:t xml:space="preserve"> iz Sve. Ivana </w:t>
      </w:r>
      <w:proofErr w:type="spellStart"/>
      <w:r w:rsidR="006135AC">
        <w:t>Žabno</w:t>
      </w:r>
      <w:proofErr w:type="spellEnd"/>
      <w:r w:rsidR="006135AC">
        <w:t xml:space="preserve">  utvrđeno u iznosu od 15.304,35 kuna.</w:t>
      </w:r>
    </w:p>
    <w:p w:rsidR="00A6783D" w:rsidP="00A6783D" w:rsidRDefault="00A6783D">
      <w:pPr>
        <w:pStyle w:val="Bezproreda"/>
      </w:pPr>
    </w:p>
    <w:p w:rsidR="006135AC" w:rsidP="006135AC" w:rsidRDefault="006135AC">
      <w:pPr>
        <w:pStyle w:val="Bezproreda"/>
      </w:pPr>
      <w:r>
        <w:t xml:space="preserve">27.Vinko Krsnik iz Sv. I. </w:t>
      </w:r>
      <w:proofErr w:type="spellStart"/>
      <w:r>
        <w:t>Žabno</w:t>
      </w:r>
      <w:proofErr w:type="spellEnd"/>
      <w:r>
        <w:t>, Novi Glog 62, OIB. 76094900414, u iznosu od 16.304,35 kuna.</w:t>
      </w:r>
    </w:p>
    <w:p w:rsidR="006135AC" w:rsidP="006135AC" w:rsidRDefault="006135AC">
      <w:pPr>
        <w:pStyle w:val="Bezproreda"/>
      </w:pPr>
      <w:r>
        <w:t>Stečajni upravitelj priznaje potraživanje u cijelosti.</w:t>
      </w:r>
    </w:p>
    <w:p w:rsidR="006135AC" w:rsidP="006135AC" w:rsidRDefault="006135AC">
      <w:pPr>
        <w:pStyle w:val="Bezproreda"/>
      </w:pPr>
      <w:r>
        <w:t>Nitko od nazočnih vjerovnika ne osporava predmetnu tražbinu.</w:t>
      </w:r>
    </w:p>
    <w:p w:rsidR="006135AC" w:rsidP="006135AC" w:rsidRDefault="00AB2DB0">
      <w:pPr>
        <w:pStyle w:val="Bezproreda"/>
      </w:pPr>
      <w:r>
        <w:t>S</w:t>
      </w:r>
      <w:r w:rsidR="006135AC">
        <w:t>utkinja konstatira da je potraživanje vjerovnika Vinka Krsnik iz Novog Gloga  utvrđeno u iznosu od 16.304,35 kuna.</w:t>
      </w:r>
    </w:p>
    <w:p w:rsidR="006135AC" w:rsidP="00A6783D" w:rsidRDefault="006135AC">
      <w:pPr>
        <w:pStyle w:val="Bezproreda"/>
      </w:pPr>
    </w:p>
    <w:p w:rsidR="00201E0B" w:rsidP="00201E0B" w:rsidRDefault="00201E0B">
      <w:pPr>
        <w:pStyle w:val="Bezproreda"/>
      </w:pPr>
      <w:r>
        <w:t xml:space="preserve">28.Marija </w:t>
      </w:r>
      <w:proofErr w:type="spellStart"/>
      <w:r>
        <w:t>Kopjar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Braće Radića 107, OIB: 52731346964, u iznosu od 8.804,34 kuna.</w:t>
      </w:r>
    </w:p>
    <w:p w:rsidR="00201E0B" w:rsidP="00201E0B" w:rsidRDefault="00201E0B">
      <w:pPr>
        <w:pStyle w:val="Bezproreda"/>
      </w:pPr>
      <w:r>
        <w:t>Stečajni upravitelj priznaje potraživanje u cijelosti.</w:t>
      </w:r>
    </w:p>
    <w:p w:rsidR="00201E0B" w:rsidP="00201E0B" w:rsidRDefault="00201E0B">
      <w:pPr>
        <w:pStyle w:val="Bezproreda"/>
      </w:pPr>
      <w:r>
        <w:t>Nitko od nazočnih vjerovnika ne osporava predmetnu tražbinu.</w:t>
      </w:r>
    </w:p>
    <w:p w:rsidR="00201E0B" w:rsidP="00201E0B" w:rsidRDefault="00AB2DB0">
      <w:pPr>
        <w:pStyle w:val="Bezproreda"/>
      </w:pPr>
      <w:r>
        <w:t>S</w:t>
      </w:r>
      <w:r w:rsidR="00201E0B">
        <w:t xml:space="preserve">utkinja konstatira da je potraživanje vjerovnika Marija </w:t>
      </w:r>
      <w:proofErr w:type="spellStart"/>
      <w:r w:rsidR="00201E0B">
        <w:t>Kopjar</w:t>
      </w:r>
      <w:proofErr w:type="spellEnd"/>
      <w:r w:rsidR="00201E0B">
        <w:t xml:space="preserve"> iz Sv. I. </w:t>
      </w:r>
      <w:proofErr w:type="spellStart"/>
      <w:r w:rsidR="00201E0B">
        <w:t>Žabno</w:t>
      </w:r>
      <w:proofErr w:type="spellEnd"/>
      <w:r w:rsidR="00201E0B">
        <w:t xml:space="preserve">  utvrđeno u iznosu od 8.804,34 kuna.</w:t>
      </w:r>
    </w:p>
    <w:p w:rsidR="006135AC" w:rsidP="00A6783D" w:rsidRDefault="006135AC">
      <w:pPr>
        <w:pStyle w:val="Bezproreda"/>
      </w:pPr>
    </w:p>
    <w:p w:rsidR="00201E0B" w:rsidP="00201E0B" w:rsidRDefault="00201E0B">
      <w:pPr>
        <w:pStyle w:val="Bezproreda"/>
      </w:pPr>
      <w:r>
        <w:t xml:space="preserve">29.Saša </w:t>
      </w:r>
      <w:proofErr w:type="spellStart"/>
      <w:r>
        <w:t>Kopjar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Braće Radić 107, OIB: 36575424494,  u iznosu od 4.713,43 kuna.</w:t>
      </w:r>
    </w:p>
    <w:p w:rsidR="00201E0B" w:rsidP="00201E0B" w:rsidRDefault="00201E0B">
      <w:pPr>
        <w:pStyle w:val="Bezproreda"/>
      </w:pPr>
      <w:r>
        <w:t>Stečajni upravitelj priznaje potraživanje u cijelosti.</w:t>
      </w:r>
    </w:p>
    <w:p w:rsidR="00201E0B" w:rsidP="00201E0B" w:rsidRDefault="00201E0B">
      <w:pPr>
        <w:pStyle w:val="Bezproreda"/>
      </w:pPr>
      <w:r>
        <w:t>Nitko od nazočnih vjerovnika ne osporava predmetnu tražbinu.</w:t>
      </w:r>
    </w:p>
    <w:p w:rsidR="00201E0B" w:rsidP="00201E0B" w:rsidRDefault="00AB2DB0">
      <w:pPr>
        <w:pStyle w:val="Bezproreda"/>
      </w:pPr>
      <w:r>
        <w:t>S</w:t>
      </w:r>
      <w:r w:rsidR="00201E0B">
        <w:t xml:space="preserve">utkinja konstatira da je potraživanje vjerovnika Saše </w:t>
      </w:r>
      <w:proofErr w:type="spellStart"/>
      <w:r w:rsidR="00201E0B">
        <w:t>Kopjar</w:t>
      </w:r>
      <w:proofErr w:type="spellEnd"/>
      <w:r w:rsidR="00201E0B">
        <w:t xml:space="preserve"> iz Sv. I. </w:t>
      </w:r>
      <w:proofErr w:type="spellStart"/>
      <w:r w:rsidR="00201E0B">
        <w:t>Žabno</w:t>
      </w:r>
      <w:proofErr w:type="spellEnd"/>
      <w:r w:rsidR="00201E0B">
        <w:t xml:space="preserve"> utvrđeno u iznosu od 4.713,43 kuna.</w:t>
      </w:r>
    </w:p>
    <w:p w:rsidR="006135AC" w:rsidP="00A6783D" w:rsidRDefault="006135AC">
      <w:pPr>
        <w:pStyle w:val="Bezproreda"/>
      </w:pPr>
    </w:p>
    <w:p w:rsidR="00201E0B" w:rsidP="00201E0B" w:rsidRDefault="00845484">
      <w:pPr>
        <w:pStyle w:val="Bezproreda"/>
      </w:pPr>
      <w:r>
        <w:t xml:space="preserve">30.Vladimir </w:t>
      </w:r>
      <w:proofErr w:type="spellStart"/>
      <w:r>
        <w:t>Mašek</w:t>
      </w:r>
      <w:proofErr w:type="spellEnd"/>
      <w:r>
        <w:t xml:space="preserve"> iz </w:t>
      </w:r>
      <w:proofErr w:type="spellStart"/>
      <w:r>
        <w:t>Gušćerovca</w:t>
      </w:r>
      <w:proofErr w:type="spellEnd"/>
      <w:r>
        <w:t xml:space="preserve"> 18, </w:t>
      </w:r>
      <w:proofErr w:type="spellStart"/>
      <w:r>
        <w:t>Oregovec</w:t>
      </w:r>
      <w:proofErr w:type="spellEnd"/>
      <w:r>
        <w:t>, OIB: 20957771537, u iznosu od 6.267,86</w:t>
      </w:r>
      <w:r w:rsidR="00201E0B">
        <w:t xml:space="preserve"> kuna.</w:t>
      </w:r>
    </w:p>
    <w:p w:rsidR="00201E0B" w:rsidP="00201E0B" w:rsidRDefault="00201E0B">
      <w:pPr>
        <w:pStyle w:val="Bezproreda"/>
      </w:pPr>
      <w:r>
        <w:t>Stečajni upravitelj priznaje potraživanje u cijelosti.</w:t>
      </w:r>
    </w:p>
    <w:p w:rsidR="00201E0B" w:rsidP="00201E0B" w:rsidRDefault="00201E0B">
      <w:pPr>
        <w:pStyle w:val="Bezproreda"/>
      </w:pPr>
      <w:r>
        <w:t>Nitko od nazočnih vjerovnika ne osporava predmetnu tražbinu.</w:t>
      </w:r>
    </w:p>
    <w:p w:rsidR="00201E0B" w:rsidP="00201E0B" w:rsidRDefault="00AB2DB0">
      <w:pPr>
        <w:pStyle w:val="Bezproreda"/>
      </w:pPr>
      <w:r>
        <w:t>S</w:t>
      </w:r>
      <w:r w:rsidR="00201E0B">
        <w:t>utkinja konstatira da je potraživanje vjerov</w:t>
      </w:r>
      <w:r w:rsidR="00845484">
        <w:t xml:space="preserve">nika Vladimira </w:t>
      </w:r>
      <w:proofErr w:type="spellStart"/>
      <w:r w:rsidR="00845484">
        <w:t>Mašek</w:t>
      </w:r>
      <w:proofErr w:type="spellEnd"/>
      <w:r w:rsidR="00845484">
        <w:t xml:space="preserve"> iz </w:t>
      </w:r>
      <w:proofErr w:type="spellStart"/>
      <w:r w:rsidR="00845484">
        <w:t>Gušćerovca</w:t>
      </w:r>
      <w:proofErr w:type="spellEnd"/>
      <w:r w:rsidR="00201E0B">
        <w:t xml:space="preserve"> utvrđeno u iznosu o</w:t>
      </w:r>
      <w:r w:rsidR="00845484">
        <w:t>d 6.267,86</w:t>
      </w:r>
      <w:r w:rsidR="00201E0B">
        <w:t xml:space="preserve"> kuna.</w:t>
      </w:r>
    </w:p>
    <w:p w:rsidR="006135AC" w:rsidP="00A6783D" w:rsidRDefault="006135AC">
      <w:pPr>
        <w:pStyle w:val="Bezproreda"/>
      </w:pPr>
    </w:p>
    <w:p w:rsidR="00845484" w:rsidP="00845484" w:rsidRDefault="00845484">
      <w:pPr>
        <w:pStyle w:val="Bezproreda"/>
      </w:pPr>
      <w:r>
        <w:t xml:space="preserve">31.Juraj </w:t>
      </w:r>
      <w:proofErr w:type="spellStart"/>
      <w:r>
        <w:t>Švagelj</w:t>
      </w:r>
      <w:proofErr w:type="spellEnd"/>
      <w:r>
        <w:t xml:space="preserve"> iz Poljane Križevačke 166, Križevci, OIB: 60952927307, u iznosu od 3.404,22 kuna.</w:t>
      </w:r>
    </w:p>
    <w:p w:rsidR="00845484" w:rsidP="00845484" w:rsidRDefault="00845484">
      <w:pPr>
        <w:pStyle w:val="Bezproreda"/>
      </w:pPr>
      <w:r>
        <w:t>Stečajni upravitelj priznaje potraživanje u cijelosti.</w:t>
      </w:r>
    </w:p>
    <w:p w:rsidR="00845484" w:rsidP="00845484" w:rsidRDefault="00845484">
      <w:pPr>
        <w:pStyle w:val="Bezproreda"/>
      </w:pPr>
      <w:r>
        <w:t>Nitko od nazočnih vjerovnika ne osporava predmetnu tražbinu.</w:t>
      </w:r>
    </w:p>
    <w:p w:rsidR="00845484" w:rsidP="00845484" w:rsidRDefault="00AB2DB0">
      <w:pPr>
        <w:pStyle w:val="Bezproreda"/>
      </w:pPr>
      <w:r>
        <w:t>S</w:t>
      </w:r>
      <w:r w:rsidR="00845484">
        <w:t xml:space="preserve">utkinja konstatira da je potraživanje vjerovnika Juraja </w:t>
      </w:r>
      <w:proofErr w:type="spellStart"/>
      <w:r w:rsidR="00845484">
        <w:t>Švagelj</w:t>
      </w:r>
      <w:proofErr w:type="spellEnd"/>
      <w:r w:rsidR="00845484">
        <w:t xml:space="preserve"> iz Poljane Križevačke  utvrđeno u iznosu od 3.404,22 kuna.</w:t>
      </w:r>
    </w:p>
    <w:p w:rsidR="006135AC" w:rsidP="00A6783D" w:rsidRDefault="006135AC">
      <w:pPr>
        <w:pStyle w:val="Bezproreda"/>
      </w:pPr>
    </w:p>
    <w:p w:rsidR="00845484" w:rsidP="00845484" w:rsidRDefault="00845484">
      <w:pPr>
        <w:pStyle w:val="Bezproreda"/>
      </w:pPr>
      <w:r>
        <w:t xml:space="preserve">32.Vladimir </w:t>
      </w:r>
      <w:proofErr w:type="spellStart"/>
      <w:r>
        <w:t>Mrnjavčić</w:t>
      </w:r>
      <w:proofErr w:type="spellEnd"/>
      <w:r>
        <w:t xml:space="preserve"> iz </w:t>
      </w:r>
      <w:proofErr w:type="spellStart"/>
      <w:r>
        <w:t>Pavlovca</w:t>
      </w:r>
      <w:proofErr w:type="spellEnd"/>
      <w:r>
        <w:t xml:space="preserve"> Ravenskog 33, </w:t>
      </w:r>
      <w:proofErr w:type="spellStart"/>
      <w:r>
        <w:t>Raven</w:t>
      </w:r>
      <w:proofErr w:type="spellEnd"/>
      <w:r>
        <w:t>, OIB: 96358678265, u iznosu od 2.678,57 kuna.</w:t>
      </w:r>
    </w:p>
    <w:p w:rsidR="00845484" w:rsidP="00845484" w:rsidRDefault="00845484">
      <w:pPr>
        <w:pStyle w:val="Bezproreda"/>
      </w:pPr>
      <w:r>
        <w:t>Stečajni upravitelj priznaje potraživanje u cijelosti.</w:t>
      </w:r>
    </w:p>
    <w:p w:rsidR="00845484" w:rsidP="00845484" w:rsidRDefault="00845484">
      <w:pPr>
        <w:pStyle w:val="Bezproreda"/>
      </w:pPr>
      <w:r>
        <w:t>Nitko od nazočnih vjerovnika ne osporava predmetnu tražbinu.</w:t>
      </w:r>
    </w:p>
    <w:p w:rsidR="00845484" w:rsidP="00845484" w:rsidRDefault="003E20F0">
      <w:pPr>
        <w:pStyle w:val="Bezproreda"/>
      </w:pPr>
      <w:r>
        <w:t>S</w:t>
      </w:r>
      <w:r w:rsidR="00845484">
        <w:t xml:space="preserve">utkinja konstatira da je potraživanje vjerovnika Vladimira </w:t>
      </w:r>
      <w:proofErr w:type="spellStart"/>
      <w:r w:rsidR="00845484">
        <w:t>Mrnjavčić</w:t>
      </w:r>
      <w:proofErr w:type="spellEnd"/>
      <w:r w:rsidR="00845484">
        <w:t xml:space="preserve"> iz </w:t>
      </w:r>
      <w:proofErr w:type="spellStart"/>
      <w:r w:rsidR="00845484">
        <w:t>Pavlovca</w:t>
      </w:r>
      <w:proofErr w:type="spellEnd"/>
      <w:r w:rsidR="00845484">
        <w:t xml:space="preserve"> Ravenskog  utvrđeno u iznosu od 2.678,57 kuna.</w:t>
      </w:r>
    </w:p>
    <w:p w:rsidR="006135AC" w:rsidP="00A6783D" w:rsidRDefault="006135AC">
      <w:pPr>
        <w:pStyle w:val="Bezproreda"/>
      </w:pPr>
    </w:p>
    <w:p w:rsidR="00845484" w:rsidP="00845484" w:rsidRDefault="00845484">
      <w:pPr>
        <w:pStyle w:val="Bezproreda"/>
      </w:pPr>
      <w:r>
        <w:t xml:space="preserve">33.Marica </w:t>
      </w:r>
      <w:proofErr w:type="spellStart"/>
      <w:r>
        <w:t>Ovčarićek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Paromlinska 85, OIB. 31754162687, u iznosu od 3.750,00 kuna.</w:t>
      </w:r>
    </w:p>
    <w:p w:rsidR="00845484" w:rsidP="00845484" w:rsidRDefault="00845484">
      <w:pPr>
        <w:pStyle w:val="Bezproreda"/>
      </w:pPr>
      <w:r>
        <w:t>Stečajni upravitelj priznaje potraživanje u cijelosti.</w:t>
      </w:r>
    </w:p>
    <w:p w:rsidR="00845484" w:rsidP="00845484" w:rsidRDefault="00845484">
      <w:pPr>
        <w:pStyle w:val="Bezproreda"/>
      </w:pPr>
      <w:r>
        <w:lastRenderedPageBreak/>
        <w:t>Nitko od nazočnih vjerovnika ne osporava predmetnu tražbinu.</w:t>
      </w:r>
    </w:p>
    <w:p w:rsidR="00845484" w:rsidP="00845484" w:rsidRDefault="003E20F0">
      <w:pPr>
        <w:pStyle w:val="Bezproreda"/>
      </w:pPr>
      <w:r>
        <w:t>S</w:t>
      </w:r>
      <w:r w:rsidR="00845484">
        <w:t xml:space="preserve">utkinja konstatira da je potraživanje vjerovnika Marice </w:t>
      </w:r>
      <w:proofErr w:type="spellStart"/>
      <w:r w:rsidR="00845484">
        <w:t>Ovčarićek</w:t>
      </w:r>
      <w:proofErr w:type="spellEnd"/>
      <w:r w:rsidR="00845484">
        <w:t xml:space="preserve"> iz Sv. I. </w:t>
      </w:r>
      <w:proofErr w:type="spellStart"/>
      <w:r w:rsidR="00845484">
        <w:t>Žabno</w:t>
      </w:r>
      <w:proofErr w:type="spellEnd"/>
      <w:r w:rsidR="00845484">
        <w:t xml:space="preserve">  utvrđeno u iznosu od 3.750,00 kuna.</w:t>
      </w:r>
    </w:p>
    <w:p w:rsidR="006135AC" w:rsidP="00A6783D" w:rsidRDefault="006135AC">
      <w:pPr>
        <w:pStyle w:val="Bezproreda"/>
      </w:pPr>
    </w:p>
    <w:p w:rsidR="00220294" w:rsidP="00A6783D" w:rsidRDefault="00220294">
      <w:pPr>
        <w:pStyle w:val="Bezproreda"/>
      </w:pPr>
      <w:r>
        <w:t xml:space="preserve">34. Republika Hrvatska, Ministarstvo financija, Porezna uprava, OIB: 18583136487, u iznosu od </w:t>
      </w:r>
      <w:r w:rsidR="007C4763">
        <w:t>2.224.224,91 kunu.</w:t>
      </w:r>
    </w:p>
    <w:p w:rsidR="007C4763" w:rsidP="00A6783D" w:rsidRDefault="007C4763">
      <w:pPr>
        <w:pStyle w:val="Bezproreda"/>
      </w:pPr>
      <w:r>
        <w:t xml:space="preserve">Stečajni upravitelj priznaje potraživanje u iznosu od 850.247,88 kuna a osporava za iznos od 1.373.977,03 kune iz razloga što je temeljem odluke Upravnog suda br. 25. </w:t>
      </w:r>
      <w:proofErr w:type="spellStart"/>
      <w:r>
        <w:t>Usl</w:t>
      </w:r>
      <w:proofErr w:type="spellEnd"/>
      <w:r>
        <w:t>-101/17-</w:t>
      </w:r>
      <w:proofErr w:type="spellStart"/>
      <w:r>
        <w:t>17</w:t>
      </w:r>
      <w:proofErr w:type="spellEnd"/>
      <w:r>
        <w:t xml:space="preserve"> od 16. siječnja 2020. godine poništeno rješenje Min. financija RH Klasa: UP/II-415-01/16-01/631 Ur.br. 513-04/17-03 od 1. ožujka 2017. godine. </w:t>
      </w:r>
    </w:p>
    <w:p w:rsidR="007C4763" w:rsidP="00A6783D" w:rsidRDefault="007C4763">
      <w:pPr>
        <w:pStyle w:val="Bezproreda"/>
      </w:pPr>
      <w:r>
        <w:t>Nitko od nazočnih vjerovnika ne osporava predmetnu tražbinu.</w:t>
      </w:r>
    </w:p>
    <w:p w:rsidR="007C4763" w:rsidP="00A6783D" w:rsidRDefault="007C4763">
      <w:pPr>
        <w:pStyle w:val="Bezproreda"/>
      </w:pPr>
      <w:r>
        <w:t>Sudac konstatira da je potraživanje vjerovnika RH, Min. financija, Porezne uprave utvrđeno u iznosu od 850.247,88 kuna a osporeno za iznos od 1.373.977,03 kune.</w:t>
      </w:r>
    </w:p>
    <w:p w:rsidR="007C4763" w:rsidP="00A6783D" w:rsidRDefault="007C4763">
      <w:pPr>
        <w:pStyle w:val="Bezproreda"/>
      </w:pPr>
    </w:p>
    <w:p w:rsidR="007C4763" w:rsidP="00A6783D" w:rsidRDefault="007C4763">
      <w:pPr>
        <w:pStyle w:val="Bezproreda"/>
      </w:pPr>
    </w:p>
    <w:p w:rsidRPr="00A4640F" w:rsidR="00A6783D" w:rsidP="00A6783D" w:rsidRDefault="00A6783D">
      <w:pPr>
        <w:pStyle w:val="Bezproreda"/>
        <w:rPr>
          <w:b/>
        </w:rPr>
      </w:pPr>
      <w:r w:rsidRPr="00A4640F">
        <w:rPr>
          <w:b/>
        </w:rPr>
        <w:t>2.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B26F02">
      <w:pPr>
        <w:pStyle w:val="Bezproreda"/>
      </w:pPr>
      <w:r>
        <w:t>1.</w:t>
      </w:r>
      <w:r w:rsidR="00845484">
        <w:t>Republika Hrvatska</w:t>
      </w:r>
      <w:r>
        <w:t>,</w:t>
      </w:r>
      <w:r w:rsidR="00845484">
        <w:t xml:space="preserve"> Ministarstvo financija Zagreb, Katančićeva 5, OIB: 18683136487, u iznosu od 9.580.110,40</w:t>
      </w:r>
      <w:r w:rsidR="00A6783D">
        <w:t xml:space="preserve"> kuna.</w:t>
      </w:r>
    </w:p>
    <w:p w:rsidR="00A6783D" w:rsidP="00A6783D" w:rsidRDefault="00A6783D">
      <w:pPr>
        <w:pStyle w:val="Bezproreda"/>
      </w:pPr>
      <w:r>
        <w:t>Stečajni upravitelj priznaje potraživanje u cijelosti.</w:t>
      </w:r>
    </w:p>
    <w:p w:rsidR="007629F6" w:rsidP="00A6783D" w:rsidRDefault="007629F6">
      <w:pPr>
        <w:pStyle w:val="Bezproreda"/>
      </w:pPr>
    </w:p>
    <w:p w:rsidR="00EF1E0C" w:rsidP="00A6783D" w:rsidRDefault="00EF1E0C">
      <w:pPr>
        <w:pStyle w:val="Bezproreda"/>
      </w:pPr>
      <w:r>
        <w:t xml:space="preserve">Pun. vjerovnika Damira </w:t>
      </w:r>
      <w:proofErr w:type="spellStart"/>
      <w:r>
        <w:t>Jakopčića</w:t>
      </w:r>
      <w:proofErr w:type="spellEnd"/>
      <w:r>
        <w:t xml:space="preserve"> izjavljuje da ovaj vjerovnik navedenu tražbinu RH Min. financija osporava u cijelosti obzirom da ista nije bila prijavljena u postupku </w:t>
      </w:r>
      <w:proofErr w:type="spellStart"/>
      <w:r>
        <w:t>predstečajne</w:t>
      </w:r>
      <w:proofErr w:type="spellEnd"/>
      <w:r>
        <w:t xml:space="preserve"> nagodbe.</w:t>
      </w:r>
    </w:p>
    <w:p w:rsidR="00EF1E0C" w:rsidP="00A6783D" w:rsidRDefault="00EF1E0C">
      <w:pPr>
        <w:pStyle w:val="Bezproreda"/>
      </w:pPr>
    </w:p>
    <w:p w:rsidR="00EF1E0C" w:rsidP="00A6783D" w:rsidRDefault="00EF1E0C">
      <w:pPr>
        <w:pStyle w:val="Bezproreda"/>
      </w:pPr>
      <w:r>
        <w:t xml:space="preserve">Pun. vjerovnika Hypo </w:t>
      </w:r>
      <w:proofErr w:type="spellStart"/>
      <w:r>
        <w:t>grup</w:t>
      </w:r>
      <w:proofErr w:type="spellEnd"/>
      <w:r>
        <w:t xml:space="preserve"> d.o.o. također izjavljuje da osporava navedenu tražbinu vjerovnika RH Min. financija iz razloga </w:t>
      </w:r>
      <w:r w:rsidR="00020CBF">
        <w:t>što nije bila prijavljena u pos</w:t>
      </w:r>
      <w:r>
        <w:t>t</w:t>
      </w:r>
      <w:r w:rsidR="00020CBF">
        <w:t>u</w:t>
      </w:r>
      <w:r>
        <w:t xml:space="preserve">pku </w:t>
      </w:r>
      <w:proofErr w:type="spellStart"/>
      <w:r>
        <w:t>predstečajne</w:t>
      </w:r>
      <w:proofErr w:type="spellEnd"/>
      <w:r>
        <w:t xml:space="preserve"> nagodbe te također iz razloga što ovaj vjerovnik nije bio osobni vjerovnik stečajnog dužnika a također i iz razloga što je za navedeno potraživanje nastupila zastara.</w:t>
      </w:r>
    </w:p>
    <w:p w:rsidR="00EF1E0C" w:rsidP="00A6783D" w:rsidRDefault="00EF1E0C">
      <w:pPr>
        <w:pStyle w:val="Bezproreda"/>
      </w:pPr>
    </w:p>
    <w:p w:rsidR="00020CBF" w:rsidP="00A6783D" w:rsidRDefault="00020CBF">
      <w:pPr>
        <w:pStyle w:val="Bezproreda"/>
      </w:pPr>
      <w:r>
        <w:t>Nadalje i vjerovnik Ljerka Manojlović osporava isto potraživanje po istim osnovama kao i gore navedeni vjerovnici.</w:t>
      </w:r>
    </w:p>
    <w:p w:rsidR="007629F6" w:rsidP="00A6783D" w:rsidRDefault="007629F6">
      <w:pPr>
        <w:pStyle w:val="Bezproreda"/>
      </w:pPr>
    </w:p>
    <w:p w:rsidR="00F9747F" w:rsidP="00A6783D" w:rsidRDefault="00F9747F">
      <w:pPr>
        <w:pStyle w:val="Bezproreda"/>
      </w:pPr>
      <w:r>
        <w:t xml:space="preserve">Z.p. ovog vjerovnika izjavljuje da se radi o potraživanju koje se temelji na Ugovoru o dugoročnom kreditu br. 9/2005. sklopljenim između Centar banke d.d. za račun Fonda za razvoj i zapošljavanje i Javor d.o.o. Sv. I. </w:t>
      </w:r>
      <w:proofErr w:type="spellStart"/>
      <w:r>
        <w:t>Žabno</w:t>
      </w:r>
      <w:proofErr w:type="spellEnd"/>
      <w:r>
        <w:t>. Sporazumom o p</w:t>
      </w:r>
      <w:r w:rsidR="00A0101E">
        <w:t>reuzimanju poslova bivše S</w:t>
      </w:r>
      <w:r>
        <w:t>amostalne službe za razvoj i zap</w:t>
      </w:r>
      <w:r w:rsidR="00A0101E">
        <w:t>o</w:t>
      </w:r>
      <w:r>
        <w:t>šljavanje od 15. 3. 2012. godine zaključenim između Min. poduzetništva i obrta i Min. financija Min. financija preuzelo je</w:t>
      </w:r>
      <w:r w:rsidR="00A0101E">
        <w:t xml:space="preserve"> dokumentaciju i poslove bivše S</w:t>
      </w:r>
      <w:r>
        <w:t xml:space="preserve">amostalne službe za razvoj i zapošljavanje Min. gospodarstva i poduzetništva koji se odnose na predmete korisnika kredita bivšeg Fonda za razvoj i zapošljavanje i vode se u mandatnim bankama. </w:t>
      </w:r>
    </w:p>
    <w:p w:rsidR="00F9747F" w:rsidP="00A6783D" w:rsidRDefault="00F9747F">
      <w:pPr>
        <w:pStyle w:val="Bezproreda"/>
      </w:pPr>
    </w:p>
    <w:p w:rsidR="007629F6" w:rsidP="00A6783D" w:rsidRDefault="007629F6">
      <w:pPr>
        <w:pStyle w:val="Bezproreda"/>
      </w:pPr>
      <w:r>
        <w:t>Vjerovnici koji osporavaju predmetno potraživanje RH Min. financija izjavljuju da i dalje ostaju kod svog osporavanja.</w:t>
      </w:r>
    </w:p>
    <w:p w:rsidR="007629F6" w:rsidP="00A6783D" w:rsidRDefault="007629F6">
      <w:pPr>
        <w:pStyle w:val="Bezproreda"/>
      </w:pPr>
    </w:p>
    <w:p w:rsidR="007629F6" w:rsidP="00A6783D" w:rsidRDefault="007629F6">
      <w:pPr>
        <w:pStyle w:val="Bezproreda"/>
      </w:pPr>
      <w:r>
        <w:t>Sutkinja konstatira da osporavanje nije otklonjeno i da je potraživanje vjerovnika RH, Min. financija osporeno u cijelosti.</w:t>
      </w:r>
    </w:p>
    <w:p w:rsidR="007629F6" w:rsidP="00A6783D" w:rsidRDefault="007629F6">
      <w:pPr>
        <w:pStyle w:val="Bezproreda"/>
      </w:pPr>
    </w:p>
    <w:p w:rsidR="001A2F8A" w:rsidP="001A2F8A" w:rsidRDefault="00B26F02">
      <w:pPr>
        <w:pStyle w:val="Bezproreda"/>
      </w:pPr>
      <w:r>
        <w:t>2.</w:t>
      </w:r>
      <w:r w:rsidR="00845484">
        <w:t>Republika Hrvatska, Ministarstvo pravosuđa Zagreb, Ul. grada Vukovara 49, OIB: 26635293339, u iznosu od 78.035,19</w:t>
      </w:r>
      <w:r w:rsidR="009717C4">
        <w:t xml:space="preserve"> </w:t>
      </w:r>
      <w:r w:rsidR="001A2F8A">
        <w:t xml:space="preserve">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3E20F0">
      <w:pPr>
        <w:pStyle w:val="Bezproreda"/>
      </w:pPr>
      <w:r>
        <w:t>S</w:t>
      </w:r>
      <w:r w:rsidR="001A2F8A">
        <w:t xml:space="preserve">utkinja konstatira da je potraživanje vjerovnika </w:t>
      </w:r>
      <w:r w:rsidR="00845484">
        <w:t>Republike Hrvatske, Ministarstva pravosuđa</w:t>
      </w:r>
      <w:r w:rsidR="009717C4">
        <w:t xml:space="preserve">, utvrđeno u iznosu od </w:t>
      </w:r>
      <w:r w:rsidR="00845484">
        <w:t>78.035,19</w:t>
      </w:r>
      <w:r w:rsidR="001A2F8A">
        <w:t xml:space="preserve"> kuna.</w:t>
      </w:r>
    </w:p>
    <w:p w:rsidR="001A2F8A" w:rsidP="001A2F8A" w:rsidRDefault="001A2F8A">
      <w:pPr>
        <w:pStyle w:val="Bezproreda"/>
      </w:pPr>
    </w:p>
    <w:p w:rsidR="001A2F8A" w:rsidP="001A2F8A" w:rsidRDefault="009717C4">
      <w:pPr>
        <w:pStyle w:val="Bezproreda"/>
      </w:pPr>
      <w:r>
        <w:t>3.</w:t>
      </w:r>
      <w:r w:rsidR="00845484">
        <w:t>BOMARK d.o.o. Varaždin, Ivana Severa 15, OIB. 26513813298, u iznosu od 2.767,56</w:t>
      </w:r>
      <w:r w:rsidR="001A2F8A">
        <w:t xml:space="preserve">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3E20F0">
      <w:pPr>
        <w:pStyle w:val="Bezproreda"/>
      </w:pPr>
      <w:r>
        <w:t>S</w:t>
      </w:r>
      <w:r w:rsidR="001A2F8A">
        <w:t>utkinja konstatira da je potraživan</w:t>
      </w:r>
      <w:r w:rsidR="009C48A4">
        <w:t>je vje</w:t>
      </w:r>
      <w:r w:rsidR="00845484">
        <w:t xml:space="preserve">rovnika </w:t>
      </w:r>
      <w:proofErr w:type="spellStart"/>
      <w:r w:rsidR="00845484">
        <w:t>Bomark</w:t>
      </w:r>
      <w:proofErr w:type="spellEnd"/>
      <w:r w:rsidR="00845484">
        <w:t xml:space="preserve"> d.o.o. Varaždin</w:t>
      </w:r>
      <w:r w:rsidR="009C48A4">
        <w:t>,</w:t>
      </w:r>
      <w:r w:rsidR="001A2F8A">
        <w:t xml:space="preserve"> utvrđeno u iznosu od </w:t>
      </w:r>
      <w:r w:rsidR="00845484">
        <w:t xml:space="preserve"> 2.767,56</w:t>
      </w:r>
      <w:r w:rsidR="009C48A4">
        <w:t xml:space="preserve"> </w:t>
      </w:r>
      <w:r w:rsidR="001A2F8A">
        <w:t xml:space="preserve"> kuna.</w:t>
      </w:r>
    </w:p>
    <w:p w:rsidR="001A2F8A" w:rsidP="001A2F8A" w:rsidRDefault="001A2F8A">
      <w:pPr>
        <w:pStyle w:val="Bezproreda"/>
      </w:pPr>
    </w:p>
    <w:p w:rsidR="00A4640F" w:rsidP="00A4640F" w:rsidRDefault="009C48A4">
      <w:pPr>
        <w:pStyle w:val="Bezproreda"/>
      </w:pPr>
      <w:r>
        <w:t>4.</w:t>
      </w:r>
      <w:r w:rsidR="00845484">
        <w:t>A1 Hrvatska d.o.o. Zagreb</w:t>
      </w:r>
      <w:r>
        <w:t>,</w:t>
      </w:r>
      <w:r w:rsidR="00845484">
        <w:t xml:space="preserve"> Vrtni put 1, OIB: 29524210204, u iznosu od </w:t>
      </w:r>
      <w:r w:rsidR="002D7139">
        <w:t>22.486,34</w:t>
      </w:r>
      <w:r w:rsidR="00A4640F">
        <w:t xml:space="preserve"> kuna.</w:t>
      </w:r>
    </w:p>
    <w:p w:rsidR="00A4640F" w:rsidP="00A4640F" w:rsidRDefault="002D7139">
      <w:pPr>
        <w:pStyle w:val="Bezproreda"/>
      </w:pPr>
      <w:r>
        <w:t>Stečajni upravitelj osporava  potraživanje u cijelosti iz razloga što je nastupila zastara potraživanja.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5C10DA">
      <w:pPr>
        <w:pStyle w:val="Bezproreda"/>
      </w:pPr>
      <w:r>
        <w:t>S</w:t>
      </w:r>
      <w:r w:rsidR="00A4640F">
        <w:t>utkinja konstatira da je potraživanje vj</w:t>
      </w:r>
      <w:r w:rsidR="002D7139">
        <w:t>erovnika A1 Hrvatska d.o.o. Zagreb osporeno u iznosu od 22.486,34</w:t>
      </w:r>
      <w:r w:rsidR="00A4640F">
        <w:t xml:space="preserve"> kuna.</w:t>
      </w:r>
    </w:p>
    <w:p w:rsidR="00A4640F" w:rsidP="001A2F8A" w:rsidRDefault="00A4640F">
      <w:pPr>
        <w:pStyle w:val="Bezproreda"/>
      </w:pPr>
    </w:p>
    <w:p w:rsidR="00A4640F" w:rsidP="00A4640F" w:rsidRDefault="009C48A4">
      <w:pPr>
        <w:pStyle w:val="Bezproreda"/>
      </w:pPr>
      <w:r>
        <w:t>5.</w:t>
      </w:r>
      <w:r w:rsidR="002D7139">
        <w:t xml:space="preserve">Centar banka d.d. u stečaju, Zagreb, </w:t>
      </w:r>
      <w:proofErr w:type="spellStart"/>
      <w:r w:rsidR="002D7139">
        <w:t>Heinzelova</w:t>
      </w:r>
      <w:proofErr w:type="spellEnd"/>
      <w:r w:rsidR="002D7139">
        <w:t xml:space="preserve"> 47 A</w:t>
      </w:r>
      <w:r>
        <w:t>,</w:t>
      </w:r>
      <w:r w:rsidR="002D7139">
        <w:t xml:space="preserve"> OIB: 89296739230,</w:t>
      </w:r>
      <w:r>
        <w:t xml:space="preserve"> u iznosu </w:t>
      </w:r>
      <w:r w:rsidR="002D7139">
        <w:t>od 15.995.977,05</w:t>
      </w:r>
      <w:r>
        <w:t xml:space="preserve"> </w:t>
      </w:r>
      <w:r w:rsidR="00A4640F">
        <w:t>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1A2F8A" w:rsidP="00A6783D" w:rsidRDefault="001A2F8A">
      <w:pPr>
        <w:pStyle w:val="Bezproreda"/>
      </w:pPr>
    </w:p>
    <w:p w:rsidR="00020CBF" w:rsidP="00A6783D" w:rsidRDefault="00020CBF">
      <w:pPr>
        <w:pStyle w:val="Bezproreda"/>
      </w:pPr>
      <w:r>
        <w:t xml:space="preserve">Pun. vjerovnika Hypo </w:t>
      </w:r>
      <w:proofErr w:type="spellStart"/>
      <w:r>
        <w:t>grup</w:t>
      </w:r>
      <w:proofErr w:type="spellEnd"/>
      <w:r>
        <w:t xml:space="preserve"> d.o.o. izjavljuje da ovo potraživanje vjerovnika Centar banke d.d.  stečaju osporava u cijelosti iz razloga što je za isto nastupila zastara.</w:t>
      </w:r>
    </w:p>
    <w:p w:rsidR="00020CBF" w:rsidP="00A6783D" w:rsidRDefault="00020CBF">
      <w:pPr>
        <w:pStyle w:val="Bezproreda"/>
      </w:pPr>
    </w:p>
    <w:p w:rsidR="00020CBF" w:rsidP="00A6783D" w:rsidRDefault="00020CBF">
      <w:pPr>
        <w:pStyle w:val="Bezproreda"/>
      </w:pPr>
      <w:r>
        <w:t xml:space="preserve">Vjerovnik Ljerka Manojlović također osporava ovo potraživanje u cijelosti iz isto gore navedenog razloga. </w:t>
      </w:r>
    </w:p>
    <w:p w:rsidR="00020CBF" w:rsidP="00A6783D" w:rsidRDefault="00020CBF">
      <w:pPr>
        <w:pStyle w:val="Bezproreda"/>
      </w:pPr>
    </w:p>
    <w:p w:rsidR="007629F6" w:rsidP="00A6783D" w:rsidRDefault="007629F6">
      <w:pPr>
        <w:pStyle w:val="Bezproreda"/>
      </w:pPr>
      <w:r>
        <w:t>Sutkinja konstatira da je potraživanje vjerovnika Centar banke d.d. u stečaju Zagreb osporeno u cijelosti.</w:t>
      </w:r>
    </w:p>
    <w:p w:rsidR="007629F6" w:rsidP="00A6783D" w:rsidRDefault="007629F6">
      <w:pPr>
        <w:pStyle w:val="Bezproreda"/>
      </w:pPr>
    </w:p>
    <w:p w:rsidR="002D7139" w:rsidP="002D7139" w:rsidRDefault="002D7139">
      <w:pPr>
        <w:pStyle w:val="Bezproreda"/>
      </w:pPr>
      <w:r>
        <w:t>6.HEP-Operator distribucijskog sustava d.o.o. Elektra Koprivnica, Koprivnica, Hrvatske državnosti 32, OIB: 46830600751, u iznosu od 4.040,67 kuna.</w:t>
      </w:r>
    </w:p>
    <w:p w:rsidR="002D7139" w:rsidP="002D7139" w:rsidRDefault="002D7139">
      <w:pPr>
        <w:pStyle w:val="Bezproreda"/>
      </w:pPr>
      <w:r>
        <w:t>Stečajni upravitelj priznaje potraživanje u cijelosti.</w:t>
      </w:r>
    </w:p>
    <w:p w:rsidR="002D7139" w:rsidP="002D7139" w:rsidRDefault="002D7139">
      <w:pPr>
        <w:pStyle w:val="Bezproreda"/>
      </w:pPr>
      <w:r>
        <w:t>Nitko od nazočnih vjerovnika ne osporava predmetnu tražbinu.</w:t>
      </w:r>
    </w:p>
    <w:p w:rsidR="002D7139" w:rsidP="002D7139" w:rsidRDefault="003E20F0">
      <w:pPr>
        <w:pStyle w:val="Bezproreda"/>
      </w:pPr>
      <w:r>
        <w:t>S</w:t>
      </w:r>
      <w:r w:rsidR="002D7139">
        <w:t>utkinja konstatira da je potraživanje vjerovnika HEP-</w:t>
      </w:r>
      <w:proofErr w:type="spellStart"/>
      <w:r w:rsidR="002D7139">
        <w:t>Oper.distr</w:t>
      </w:r>
      <w:proofErr w:type="spellEnd"/>
      <w:r w:rsidR="002D7139">
        <w:t>. sustava Elektra Koprivnica utvrđeno u iznosu od 4.040,67 kuna.</w:t>
      </w:r>
    </w:p>
    <w:p w:rsidR="00A4640F" w:rsidP="00A6783D" w:rsidRDefault="00A4640F">
      <w:pPr>
        <w:pStyle w:val="Bezproreda"/>
      </w:pPr>
    </w:p>
    <w:p w:rsidR="002D7139" w:rsidP="002D7139" w:rsidRDefault="002D7139">
      <w:pPr>
        <w:pStyle w:val="Bezproreda"/>
      </w:pPr>
      <w:r>
        <w:t>7.HEP Elektra d.o.o. Zagreb, Ul. grada Vukovara 37, OIB: 43965974818, u iznosu od 486,23 kuna.</w:t>
      </w:r>
    </w:p>
    <w:p w:rsidR="002D7139" w:rsidP="002D7139" w:rsidRDefault="002D7139">
      <w:pPr>
        <w:pStyle w:val="Bezproreda"/>
      </w:pPr>
      <w:r>
        <w:t>Stečajni upravitelj priznaje potraživanje u cijelosti.</w:t>
      </w:r>
    </w:p>
    <w:p w:rsidR="002D7139" w:rsidP="002D7139" w:rsidRDefault="002D7139">
      <w:pPr>
        <w:pStyle w:val="Bezproreda"/>
      </w:pPr>
      <w:r>
        <w:t>Nitko od nazočnih vjerovnika ne osporava predmetnu tražbinu.</w:t>
      </w:r>
    </w:p>
    <w:p w:rsidR="002D7139" w:rsidP="002D7139" w:rsidRDefault="003E20F0">
      <w:pPr>
        <w:pStyle w:val="Bezproreda"/>
      </w:pPr>
      <w:r>
        <w:t>S</w:t>
      </w:r>
      <w:r w:rsidR="002D7139">
        <w:t>utkinja konstatira da je potraživanje vjerovnika HEP Elektre d.o.o. , Zagreb utvrđeno u iznosu od 486,23 kuna.</w:t>
      </w:r>
    </w:p>
    <w:p w:rsidR="002D7139" w:rsidP="00A6783D" w:rsidRDefault="002D7139">
      <w:pPr>
        <w:pStyle w:val="Bezproreda"/>
      </w:pPr>
    </w:p>
    <w:p w:rsidR="002D7139" w:rsidP="002D7139" w:rsidRDefault="002D7139">
      <w:pPr>
        <w:pStyle w:val="Bezproreda"/>
      </w:pPr>
      <w:r>
        <w:t>8.Financijska agencija Zagreb, Ul. grada Vukovara 70, OIB: 85821130368, u iznosu od 32.365,17 kuna.</w:t>
      </w:r>
    </w:p>
    <w:p w:rsidR="002D7139" w:rsidP="002D7139" w:rsidRDefault="002D7139">
      <w:pPr>
        <w:pStyle w:val="Bezproreda"/>
      </w:pPr>
      <w:r>
        <w:t>Stečajni upravitelj priznaje potraživanje u cijelosti.</w:t>
      </w:r>
    </w:p>
    <w:p w:rsidR="002D7139" w:rsidP="002D7139" w:rsidRDefault="002D7139">
      <w:pPr>
        <w:pStyle w:val="Bezproreda"/>
      </w:pPr>
      <w:r>
        <w:t>Nitko od nazočnih vjerovnika ne osporava predmetnu tražbinu.</w:t>
      </w:r>
    </w:p>
    <w:p w:rsidR="002D7139" w:rsidP="002D7139" w:rsidRDefault="003E20F0">
      <w:pPr>
        <w:pStyle w:val="Bezproreda"/>
      </w:pPr>
      <w:r>
        <w:t>S</w:t>
      </w:r>
      <w:r w:rsidR="002D7139">
        <w:t>utkinja konstatira da je potraživanje vjerovnika Financijske agencije, Zagreb utvrđeno u iznosu od 32.365,17 kuna.</w:t>
      </w:r>
    </w:p>
    <w:p w:rsidR="002D7139" w:rsidP="00A6783D" w:rsidRDefault="002D7139">
      <w:pPr>
        <w:pStyle w:val="Bezproreda"/>
      </w:pPr>
    </w:p>
    <w:p w:rsidR="002D7139" w:rsidP="002D7139" w:rsidRDefault="002D7139">
      <w:pPr>
        <w:pStyle w:val="Bezproreda"/>
      </w:pPr>
      <w:r>
        <w:t>9.Ljerka Manojlo</w:t>
      </w:r>
      <w:r w:rsidR="00020CBF">
        <w:t xml:space="preserve">vić iz </w:t>
      </w:r>
      <w:proofErr w:type="spellStart"/>
      <w:r w:rsidR="00020CBF">
        <w:t>Predavca</w:t>
      </w:r>
      <w:proofErr w:type="spellEnd"/>
      <w:r w:rsidR="00020CBF">
        <w:t xml:space="preserve"> Križevačkog 7, </w:t>
      </w:r>
      <w:r>
        <w:t xml:space="preserve">Sv. I. </w:t>
      </w:r>
      <w:proofErr w:type="spellStart"/>
      <w:r>
        <w:t>Žabno</w:t>
      </w:r>
      <w:proofErr w:type="spellEnd"/>
      <w:r>
        <w:t>, OIB: 93650388063, u iznosu od 2.538.682,29 kuna.</w:t>
      </w:r>
    </w:p>
    <w:p w:rsidR="002D7139" w:rsidP="002D7139" w:rsidRDefault="002D7139">
      <w:pPr>
        <w:pStyle w:val="Bezproreda"/>
      </w:pPr>
      <w:r>
        <w:t>Stečajni upravitelj priznaje potraživanje u cijelosti.</w:t>
      </w:r>
    </w:p>
    <w:p w:rsidR="007629F6" w:rsidP="00A6783D" w:rsidRDefault="007629F6">
      <w:pPr>
        <w:pStyle w:val="Bezproreda"/>
      </w:pPr>
    </w:p>
    <w:p w:rsidR="00020CBF" w:rsidP="00A6783D" w:rsidRDefault="00020CBF">
      <w:pPr>
        <w:pStyle w:val="Bezproreda"/>
      </w:pPr>
      <w:r>
        <w:t xml:space="preserve">Vjerovnik Hypo </w:t>
      </w:r>
      <w:proofErr w:type="spellStart"/>
      <w:r>
        <w:t>grup</w:t>
      </w:r>
      <w:proofErr w:type="spellEnd"/>
      <w:r>
        <w:t xml:space="preserve"> d.o.o. u cijelosti osporava navedeno potraživanje iz razloga što se radi o potraživanju kojim se nadomješta kapital i iz razloga što je nastupila zastara.</w:t>
      </w:r>
    </w:p>
    <w:p w:rsidR="00020CBF" w:rsidP="00A6783D" w:rsidRDefault="00020CBF">
      <w:pPr>
        <w:pStyle w:val="Bezproreda"/>
      </w:pPr>
    </w:p>
    <w:p w:rsidR="007629F6" w:rsidP="00A6783D" w:rsidRDefault="007629F6">
      <w:pPr>
        <w:pStyle w:val="Bezproreda"/>
      </w:pPr>
      <w:r>
        <w:lastRenderedPageBreak/>
        <w:t>Sutkinja konstatira da je potraživanje vjerovnika Ljerke Manojlović osporeno u cijelosti.</w:t>
      </w:r>
    </w:p>
    <w:p w:rsidR="007629F6" w:rsidP="00A6783D" w:rsidRDefault="007629F6">
      <w:pPr>
        <w:pStyle w:val="Bezproreda"/>
      </w:pPr>
    </w:p>
    <w:p w:rsidR="002D7139" w:rsidP="002D7139" w:rsidRDefault="002D7139">
      <w:pPr>
        <w:pStyle w:val="Bezproreda"/>
      </w:pPr>
      <w:r>
        <w:t>10.</w:t>
      </w:r>
      <w:r w:rsidR="00BA1A0E">
        <w:t xml:space="preserve">Mario Manojlović iz Sv. I. </w:t>
      </w:r>
      <w:proofErr w:type="spellStart"/>
      <w:r w:rsidR="00BA1A0E">
        <w:t>Žabno</w:t>
      </w:r>
      <w:proofErr w:type="spellEnd"/>
      <w:r w:rsidR="00BA1A0E">
        <w:t>, Kralja Tomislava 4 A, OIB: 65817884955</w:t>
      </w:r>
      <w:r>
        <w:t xml:space="preserve">, u iznosu </w:t>
      </w:r>
      <w:r w:rsidR="00BA1A0E">
        <w:t>od 1.627.815,23</w:t>
      </w:r>
      <w:r>
        <w:t xml:space="preserve"> kuna.</w:t>
      </w:r>
    </w:p>
    <w:p w:rsidR="002D7139" w:rsidP="002D7139" w:rsidRDefault="002D7139">
      <w:pPr>
        <w:pStyle w:val="Bezproreda"/>
      </w:pPr>
      <w:r>
        <w:t>Stečajni upravitelj priznaje potraživanje u cijelosti.</w:t>
      </w:r>
    </w:p>
    <w:p w:rsidR="002D7139" w:rsidP="00A6783D" w:rsidRDefault="002D7139">
      <w:pPr>
        <w:pStyle w:val="Bezproreda"/>
      </w:pPr>
    </w:p>
    <w:p w:rsidR="00020CBF" w:rsidP="00020CBF" w:rsidRDefault="00020CBF">
      <w:pPr>
        <w:pStyle w:val="Bezproreda"/>
      </w:pPr>
      <w:r>
        <w:t xml:space="preserve">Vjerovnik Hypo </w:t>
      </w:r>
      <w:proofErr w:type="spellStart"/>
      <w:r>
        <w:t>grup</w:t>
      </w:r>
      <w:proofErr w:type="spellEnd"/>
      <w:r>
        <w:t xml:space="preserve"> d.o.o. u cijelosti osporava navedeno potraživanje iz razloga što se radi o potraživanju kojim se nadomješta kapital i iz razloga što je nastupila zastara.</w:t>
      </w:r>
    </w:p>
    <w:p w:rsidR="00020CBF" w:rsidP="00020CBF" w:rsidRDefault="00020CBF">
      <w:pPr>
        <w:pStyle w:val="Bezproreda"/>
      </w:pPr>
    </w:p>
    <w:p w:rsidR="00020CBF" w:rsidP="00A6783D" w:rsidRDefault="007629F6">
      <w:pPr>
        <w:pStyle w:val="Bezproreda"/>
      </w:pPr>
      <w:r>
        <w:t>Sutkinja konstatira da je potraživanje vjerovnika Maria Manojlović osporeno u cijelosti.</w:t>
      </w:r>
    </w:p>
    <w:p w:rsidR="007629F6" w:rsidP="00A6783D" w:rsidRDefault="007629F6">
      <w:pPr>
        <w:pStyle w:val="Bezproreda"/>
      </w:pPr>
    </w:p>
    <w:p w:rsidR="005C10DA" w:rsidP="005C10DA" w:rsidRDefault="005C10DA">
      <w:pPr>
        <w:pStyle w:val="Bezproreda"/>
      </w:pPr>
      <w:r>
        <w:t xml:space="preserve">11.Marija </w:t>
      </w:r>
      <w:proofErr w:type="spellStart"/>
      <w:r>
        <w:t>Bućan</w:t>
      </w:r>
      <w:proofErr w:type="spellEnd"/>
      <w:r>
        <w:t xml:space="preserve"> iz Bjelovara, </w:t>
      </w:r>
      <w:proofErr w:type="spellStart"/>
      <w:r>
        <w:t>Ždralovska</w:t>
      </w:r>
      <w:proofErr w:type="spellEnd"/>
      <w:r>
        <w:t xml:space="preserve"> 76, OIB: 16023788378, u iznosu od 24.605,30 kuna.</w:t>
      </w:r>
    </w:p>
    <w:p w:rsidR="005C10DA" w:rsidP="005C10DA" w:rsidRDefault="005C10DA">
      <w:pPr>
        <w:pStyle w:val="Bezproreda"/>
      </w:pPr>
      <w:r>
        <w:t>Stečajni upravitelj priznaje potraživanje u cijelosti.</w:t>
      </w:r>
    </w:p>
    <w:p w:rsidR="005C10DA" w:rsidP="005C10DA" w:rsidRDefault="005C10DA">
      <w:pPr>
        <w:pStyle w:val="Bezproreda"/>
      </w:pPr>
      <w:r>
        <w:t>Nitko od nazočnih vjerovnika ne osporava predmetnu tražbinu.</w:t>
      </w:r>
    </w:p>
    <w:p w:rsidR="005C10DA" w:rsidP="005C10DA" w:rsidRDefault="005C10DA">
      <w:pPr>
        <w:pStyle w:val="Bezproreda"/>
      </w:pPr>
      <w:r>
        <w:t xml:space="preserve">Sutkinja konstatira da je potraživanje vjerovnika Marije </w:t>
      </w:r>
      <w:proofErr w:type="spellStart"/>
      <w:r>
        <w:t>Bućan</w:t>
      </w:r>
      <w:proofErr w:type="spellEnd"/>
      <w:r>
        <w:t xml:space="preserve"> iz Bjelovara, u iznosu od 24.605,30 kuna.</w:t>
      </w:r>
    </w:p>
    <w:p w:rsidR="002D7139" w:rsidP="00A6783D" w:rsidRDefault="002D7139">
      <w:pPr>
        <w:pStyle w:val="Bezproreda"/>
      </w:pPr>
    </w:p>
    <w:p w:rsidR="005C10DA" w:rsidP="005C10DA" w:rsidRDefault="004D1F20">
      <w:pPr>
        <w:pStyle w:val="Bezproreda"/>
      </w:pPr>
      <w:r>
        <w:t>12.Kristina Bla</w:t>
      </w:r>
      <w:r w:rsidR="005C10DA">
        <w:t xml:space="preserve">žević iz Gradečkog </w:t>
      </w:r>
      <w:proofErr w:type="spellStart"/>
      <w:r w:rsidR="005C10DA">
        <w:t>Pavlovca</w:t>
      </w:r>
      <w:proofErr w:type="spellEnd"/>
      <w:r w:rsidR="005C10DA">
        <w:t xml:space="preserve"> 175, Gradec, OIB: 66639432095, u iznosu od 75.000,00 kuna.</w:t>
      </w:r>
    </w:p>
    <w:p w:rsidR="005C10DA" w:rsidP="005C10DA" w:rsidRDefault="005C10DA">
      <w:pPr>
        <w:pStyle w:val="Bezproreda"/>
      </w:pPr>
      <w:r>
        <w:t>Stečajni upravitelj priznaje potraživanje u cijelosti.</w:t>
      </w:r>
    </w:p>
    <w:p w:rsidR="005C10DA" w:rsidP="005C10DA" w:rsidRDefault="005C10DA">
      <w:pPr>
        <w:pStyle w:val="Bezproreda"/>
      </w:pPr>
      <w:r>
        <w:t>Nitko od nazočnih vjerovnika ne osporava predmetnu tražbinu.</w:t>
      </w:r>
    </w:p>
    <w:p w:rsidR="005C10DA" w:rsidP="005C10DA" w:rsidRDefault="005C10DA">
      <w:pPr>
        <w:pStyle w:val="Bezproreda"/>
      </w:pPr>
      <w:r>
        <w:t xml:space="preserve">Sutkinja konstatira da je potraživanje vjerovnika Kristine Blažević iz Gradečkog </w:t>
      </w:r>
      <w:proofErr w:type="spellStart"/>
      <w:r>
        <w:t>Pavlovca</w:t>
      </w:r>
      <w:proofErr w:type="spellEnd"/>
      <w:r>
        <w:t>, utvrđeno u iznosu od 75.000,00 kuna.</w:t>
      </w:r>
    </w:p>
    <w:p w:rsidR="002D7139" w:rsidP="00A6783D" w:rsidRDefault="002D7139">
      <w:pPr>
        <w:pStyle w:val="Bezproreda"/>
      </w:pPr>
    </w:p>
    <w:p w:rsidR="005C10DA" w:rsidP="005C10DA" w:rsidRDefault="005C10DA">
      <w:pPr>
        <w:pStyle w:val="Bezproreda"/>
      </w:pPr>
      <w:r>
        <w:t xml:space="preserve">13.Damir </w:t>
      </w:r>
      <w:proofErr w:type="spellStart"/>
      <w:r>
        <w:t>Jakopčić</w:t>
      </w:r>
      <w:proofErr w:type="spellEnd"/>
      <w:r>
        <w:t xml:space="preserve"> iz Škrinjara 121, Sv. I. </w:t>
      </w:r>
      <w:proofErr w:type="spellStart"/>
      <w:r>
        <w:t>Žabno</w:t>
      </w:r>
      <w:proofErr w:type="spellEnd"/>
      <w:r>
        <w:t>, OIB: 69465525697, u iznosu od 120.000,00 kuna.</w:t>
      </w:r>
    </w:p>
    <w:p w:rsidR="005C10DA" w:rsidP="005C10DA" w:rsidRDefault="005C10DA">
      <w:pPr>
        <w:pStyle w:val="Bezproreda"/>
      </w:pPr>
      <w:r>
        <w:t>Stečajni upravitelj priznaje potraživanje u cijelosti.</w:t>
      </w:r>
    </w:p>
    <w:p w:rsidR="005C10DA" w:rsidP="005C10DA" w:rsidRDefault="005C10DA">
      <w:pPr>
        <w:pStyle w:val="Bezproreda"/>
      </w:pPr>
      <w:r>
        <w:t>Nitko od nazočnih vjerovnika ne osporava predmetnu tražbinu.</w:t>
      </w:r>
    </w:p>
    <w:p w:rsidR="005C10DA" w:rsidP="005C10DA" w:rsidRDefault="005C10DA">
      <w:pPr>
        <w:pStyle w:val="Bezproreda"/>
      </w:pPr>
      <w:r>
        <w:t xml:space="preserve">Sutkinja konstatira da je potraživanje vjerovnika Damira </w:t>
      </w:r>
      <w:proofErr w:type="spellStart"/>
      <w:r>
        <w:t>Jakopčića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 utvrđeno u iznosu od 120.000,00 kuna.</w:t>
      </w:r>
    </w:p>
    <w:p w:rsidR="005C10DA" w:rsidP="00A6783D" w:rsidRDefault="005C10DA">
      <w:pPr>
        <w:pStyle w:val="Bezproreda"/>
      </w:pPr>
    </w:p>
    <w:p w:rsidR="00D32952" w:rsidP="00D32952" w:rsidRDefault="00D32952">
      <w:pPr>
        <w:pStyle w:val="Bezproreda"/>
      </w:pPr>
      <w:r>
        <w:t xml:space="preserve">14.Milica </w:t>
      </w:r>
      <w:proofErr w:type="spellStart"/>
      <w:r>
        <w:t>Jakopčić</w:t>
      </w:r>
      <w:proofErr w:type="spellEnd"/>
      <w:r>
        <w:t xml:space="preserve"> iz Škrinjara 121, Sv. I. </w:t>
      </w:r>
      <w:proofErr w:type="spellStart"/>
      <w:r>
        <w:t>Žabno</w:t>
      </w:r>
      <w:proofErr w:type="spellEnd"/>
      <w:r>
        <w:t>,  OIB: 80315122150, u iznosu od 55.000,00 kuna.</w:t>
      </w:r>
    </w:p>
    <w:p w:rsidR="00D32952" w:rsidP="00D32952" w:rsidRDefault="00D32952">
      <w:pPr>
        <w:pStyle w:val="Bezproreda"/>
      </w:pPr>
      <w:r>
        <w:t>Stečajni upravitelj priznaje potraživanje u cijelosti.</w:t>
      </w:r>
    </w:p>
    <w:p w:rsidR="00D32952" w:rsidP="00D32952" w:rsidRDefault="00D32952">
      <w:pPr>
        <w:pStyle w:val="Bezproreda"/>
      </w:pPr>
      <w:r>
        <w:t>Nitko od nazočnih vjerovnika ne osporava predmetnu tražbinu.</w:t>
      </w:r>
    </w:p>
    <w:p w:rsidR="00D32952" w:rsidP="00D32952" w:rsidRDefault="00D32952">
      <w:pPr>
        <w:pStyle w:val="Bezproreda"/>
      </w:pPr>
      <w:r>
        <w:t xml:space="preserve">Sutkinja konstatira da je potraživanje vjerovnika Milice </w:t>
      </w:r>
      <w:proofErr w:type="spellStart"/>
      <w:r>
        <w:t>Jakopčić</w:t>
      </w:r>
      <w:proofErr w:type="spellEnd"/>
      <w:r>
        <w:t xml:space="preserve"> iz Škrinjara 121, utvrđeno u iznosu od 55.000,00 kuna.</w:t>
      </w:r>
    </w:p>
    <w:p w:rsidR="002D7139" w:rsidP="00A6783D" w:rsidRDefault="002D7139">
      <w:pPr>
        <w:pStyle w:val="Bezproreda"/>
      </w:pPr>
    </w:p>
    <w:p w:rsidR="00D32952" w:rsidP="00D32952" w:rsidRDefault="00D32952">
      <w:pPr>
        <w:pStyle w:val="Bezproreda"/>
      </w:pPr>
      <w:r>
        <w:t>15.Slatinska banka d.d. Slatina, V. Nazora 2, OIB. 42252496579, u iznosu od 1.932.381,82 kuna.</w:t>
      </w:r>
    </w:p>
    <w:p w:rsidR="00D32952" w:rsidP="00D32952" w:rsidRDefault="00D32952">
      <w:pPr>
        <w:pStyle w:val="Bezproreda"/>
      </w:pPr>
      <w:r>
        <w:t>Stečajni upravitelj priznaje potraživanje u cijelosti.</w:t>
      </w:r>
    </w:p>
    <w:p w:rsidR="002D7139" w:rsidP="00A6783D" w:rsidRDefault="002D7139">
      <w:pPr>
        <w:pStyle w:val="Bezproreda"/>
      </w:pPr>
    </w:p>
    <w:p w:rsidR="00020CBF" w:rsidP="00020CBF" w:rsidRDefault="00020CBF">
      <w:pPr>
        <w:pStyle w:val="Bezproreda"/>
      </w:pPr>
      <w:r>
        <w:t xml:space="preserve">Vjerovnik Hypo </w:t>
      </w:r>
      <w:proofErr w:type="spellStart"/>
      <w:r>
        <w:t>grup</w:t>
      </w:r>
      <w:proofErr w:type="spellEnd"/>
      <w:r>
        <w:t xml:space="preserve"> d.o.o. u cijelosti osporava navedeno potraživanje  iz razloga što je nastupila zastara.</w:t>
      </w:r>
    </w:p>
    <w:p w:rsidR="00020CBF" w:rsidP="00A6783D" w:rsidRDefault="00020CBF">
      <w:pPr>
        <w:pStyle w:val="Bezproreda"/>
      </w:pPr>
    </w:p>
    <w:p w:rsidR="00020CBF" w:rsidP="00A6783D" w:rsidRDefault="00020CBF">
      <w:pPr>
        <w:pStyle w:val="Bezproreda"/>
      </w:pPr>
      <w:r>
        <w:t>Vjerovnik Ljerka Manojlović također osporava cijelo potraživanje ovog vjerovnika iz razloga što je nastupila zastara a isto tako i obračun tražbine ne odgovara stvarnom stanju duga.</w:t>
      </w:r>
    </w:p>
    <w:p w:rsidR="00020CBF" w:rsidP="00A6783D" w:rsidRDefault="00020CBF">
      <w:pPr>
        <w:pStyle w:val="Bezproreda"/>
      </w:pPr>
    </w:p>
    <w:p w:rsidR="00F67A0F" w:rsidP="00A6783D" w:rsidRDefault="00F67A0F">
      <w:pPr>
        <w:pStyle w:val="Bezproreda"/>
      </w:pPr>
      <w:r>
        <w:t>Pun. vjerovnika Slatinska banka d.d. Slatina ističe da osporavanje iz razloga zastare nije istinito te da stanje duga istaknuto u prijavi tražbine je stvarno stanje potraživanje ovog vjerovnika .</w:t>
      </w:r>
    </w:p>
    <w:p w:rsidR="00F67A0F" w:rsidP="00A6783D" w:rsidRDefault="00F67A0F">
      <w:pPr>
        <w:pStyle w:val="Bezproreda"/>
      </w:pPr>
    </w:p>
    <w:p w:rsidR="004C447B" w:rsidP="00A6783D" w:rsidRDefault="004C447B">
      <w:pPr>
        <w:pStyle w:val="Bezproreda"/>
      </w:pPr>
      <w:r>
        <w:t>Vjerovnici koji su osporili potraživanje vjerovnika Slatinske banke d.d. Slatina izjavljuju da ostaju u cijelosti kod svog osporavanja.</w:t>
      </w:r>
    </w:p>
    <w:p w:rsidR="004C447B" w:rsidP="00A6783D" w:rsidRDefault="004C447B">
      <w:pPr>
        <w:pStyle w:val="Bezproreda"/>
      </w:pPr>
    </w:p>
    <w:p w:rsidR="007629F6" w:rsidP="00A6783D" w:rsidRDefault="007629F6">
      <w:pPr>
        <w:pStyle w:val="Bezproreda"/>
      </w:pPr>
      <w:r>
        <w:lastRenderedPageBreak/>
        <w:t>Sutkinja konstatira da</w:t>
      </w:r>
      <w:r w:rsidR="004C447B">
        <w:t xml:space="preserve"> osporavanje nije otklonjeno i da </w:t>
      </w:r>
      <w:r>
        <w:t xml:space="preserve"> je potraživanje vjerovnika Slatinske banke d.d. Slatina osporeno u cijelosti.</w:t>
      </w:r>
    </w:p>
    <w:p w:rsidR="007629F6" w:rsidP="00A6783D" w:rsidRDefault="007629F6">
      <w:pPr>
        <w:pStyle w:val="Bezproreda"/>
      </w:pPr>
    </w:p>
    <w:p w:rsidR="00D32952" w:rsidP="00D32952" w:rsidRDefault="00D32952">
      <w:pPr>
        <w:pStyle w:val="Bezproreda"/>
      </w:pPr>
      <w:r>
        <w:t>16.HEP Elektra d.o.o. Zagreb, Ul. grada Vukovara 37, OIB: 43965974818, u iznosu od 83.700,90 kuna.</w:t>
      </w:r>
    </w:p>
    <w:p w:rsidR="00D32952" w:rsidP="00D32952" w:rsidRDefault="00D32952">
      <w:pPr>
        <w:pStyle w:val="Bezproreda"/>
      </w:pPr>
      <w:r>
        <w:t>Stečajni upravitelj priznaje potraživanje u cijelosti.</w:t>
      </w:r>
    </w:p>
    <w:p w:rsidR="00D32952" w:rsidP="00D32952" w:rsidRDefault="00D32952">
      <w:pPr>
        <w:pStyle w:val="Bezproreda"/>
      </w:pPr>
      <w:r>
        <w:t>Nitko od nazočnih vjerovnika ne osporava predmetnu tražbinu.</w:t>
      </w:r>
    </w:p>
    <w:p w:rsidR="00D32952" w:rsidP="00D32952" w:rsidRDefault="00D32952">
      <w:pPr>
        <w:pStyle w:val="Bezproreda"/>
      </w:pPr>
      <w:r>
        <w:t>Sutkinja konstatira da je potraživanje vjerovnika HEP Elektre d.o.o. Zagreb, utvrđeno u iznosu od 83.700,90 kuna.</w:t>
      </w:r>
    </w:p>
    <w:p w:rsidR="00D32952" w:rsidP="00A6783D" w:rsidRDefault="00D32952">
      <w:pPr>
        <w:pStyle w:val="Bezproreda"/>
      </w:pPr>
    </w:p>
    <w:p w:rsidR="00D32952" w:rsidP="00D32952" w:rsidRDefault="00D32952">
      <w:pPr>
        <w:pStyle w:val="Bezproreda"/>
      </w:pPr>
      <w:r>
        <w:t>17.RH, Min. financija, Porezna uprava, Područni ured Koprivnica, OIB: 18683136</w:t>
      </w:r>
      <w:r w:rsidR="004F7528">
        <w:t>487, u iznosu od 10.254.277,94</w:t>
      </w:r>
      <w:r>
        <w:t xml:space="preserve"> kuna.</w:t>
      </w:r>
    </w:p>
    <w:p w:rsidR="00D32952" w:rsidP="00D32952" w:rsidRDefault="00D32952">
      <w:pPr>
        <w:pStyle w:val="Bezproreda"/>
      </w:pPr>
      <w:r>
        <w:t>Stečajni upravitelj priznaje potra</w:t>
      </w:r>
      <w:r w:rsidR="004F7528">
        <w:t>živanje u iznosu od 6.369.692,63</w:t>
      </w:r>
      <w:r>
        <w:t xml:space="preserve"> kunu a o</w:t>
      </w:r>
      <w:r w:rsidR="004F7528">
        <w:t>sporava za iznos od 3.884.585,31</w:t>
      </w:r>
      <w:r>
        <w:t xml:space="preserve"> kune iz razloga što</w:t>
      </w:r>
      <w:r w:rsidR="00EE74E0">
        <w:t xml:space="preserve"> je za ta</w:t>
      </w:r>
      <w:r w:rsidR="00DC2F02">
        <w:t>j iznos donijeta Odluka Upravnog</w:t>
      </w:r>
      <w:r w:rsidR="00EE74E0">
        <w:t xml:space="preserve"> suda RH broj 25. </w:t>
      </w:r>
      <w:proofErr w:type="spellStart"/>
      <w:r w:rsidR="00EE74E0">
        <w:t>Usl</w:t>
      </w:r>
      <w:proofErr w:type="spellEnd"/>
      <w:r w:rsidR="00EE74E0">
        <w:t>-101/17-</w:t>
      </w:r>
      <w:proofErr w:type="spellStart"/>
      <w:r w:rsidR="00EE74E0">
        <w:t>17</w:t>
      </w:r>
      <w:proofErr w:type="spellEnd"/>
      <w:r w:rsidR="00EE74E0">
        <w:t xml:space="preserve"> od 16. siječnja 202</w:t>
      </w:r>
      <w:r w:rsidR="00DC2F02">
        <w:t>0. godine kojim</w:t>
      </w:r>
      <w:r w:rsidR="00C31EC9">
        <w:t xml:space="preserve"> je poništeno porezno rješenje Min. financija RH Klasa: UP/II-415-01/16-01/631 Ur.br. 513-04/17-03 od 1. ožujka 2017. godine. </w:t>
      </w:r>
    </w:p>
    <w:p w:rsidR="00D32952" w:rsidP="00A6783D" w:rsidRDefault="00D32952">
      <w:pPr>
        <w:pStyle w:val="Bezproreda"/>
      </w:pPr>
    </w:p>
    <w:p w:rsidR="00020CBF" w:rsidP="00A6783D" w:rsidRDefault="00020CBF">
      <w:pPr>
        <w:pStyle w:val="Bezproreda"/>
      </w:pPr>
      <w:r>
        <w:t xml:space="preserve">Vjerovnik Hypo </w:t>
      </w:r>
      <w:proofErr w:type="spellStart"/>
      <w:r>
        <w:t>grup</w:t>
      </w:r>
      <w:proofErr w:type="spellEnd"/>
      <w:r>
        <w:t xml:space="preserve"> d.o.o. izjavljuje da u cijelosti osporava ovo potraživanje iz razloga što je nastupila zastara te vjerovnik RH nije osobni vjerovnik stečajnog dužnika.</w:t>
      </w:r>
    </w:p>
    <w:p w:rsidR="00020CBF" w:rsidP="00A6783D" w:rsidRDefault="00020CBF">
      <w:pPr>
        <w:pStyle w:val="Bezproreda"/>
      </w:pPr>
    </w:p>
    <w:p w:rsidR="00020CBF" w:rsidP="00A6783D" w:rsidRDefault="00F67A0F">
      <w:pPr>
        <w:pStyle w:val="Bezproreda"/>
      </w:pPr>
      <w:r>
        <w:t xml:space="preserve">Vjerovnik Damir </w:t>
      </w:r>
      <w:proofErr w:type="spellStart"/>
      <w:r>
        <w:t>Jakopčić</w:t>
      </w:r>
      <w:proofErr w:type="spellEnd"/>
      <w:r>
        <w:t xml:space="preserve"> osporava također potraživanje ovog vjerovnika iz razloga što je dio tog potraživanja također osporen i Rješenjem Visokog upravnog suda koji kontrolira odluke Izvršne vlasti.</w:t>
      </w:r>
    </w:p>
    <w:p w:rsidR="00F67A0F" w:rsidP="00A6783D" w:rsidRDefault="00F67A0F">
      <w:pPr>
        <w:pStyle w:val="Bezproreda"/>
      </w:pPr>
    </w:p>
    <w:p w:rsidR="00F67A0F" w:rsidP="00A6783D" w:rsidRDefault="00F67A0F">
      <w:pPr>
        <w:pStyle w:val="Bezproreda"/>
      </w:pPr>
      <w:r>
        <w:t xml:space="preserve">Vjerovnik Ljerka Manojlović također se pridružuje osporavanju gore navedenih vjerovnika iz svih već navedenih razloga. </w:t>
      </w:r>
    </w:p>
    <w:p w:rsidR="007629F6" w:rsidP="00A6783D" w:rsidRDefault="007629F6">
      <w:pPr>
        <w:pStyle w:val="Bezproreda"/>
      </w:pPr>
    </w:p>
    <w:p w:rsidR="00F67A0F" w:rsidP="00A6783D" w:rsidRDefault="00F67A0F">
      <w:pPr>
        <w:pStyle w:val="Bezproreda"/>
      </w:pPr>
      <w:r>
        <w:t xml:space="preserve">Z.p. vjerovnika RH izjavljuje da je isto  potraživanje utvrđeno ovršnom ispravom i to Rješenjem Min. fin. PU Koprivnica Klasa UP/I-471-02/13-01/5 Ur.br. 513-07-06-13-18 od 11. lipnja 2013. godine te je presudom Visokog upravnog suda RH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Usž</w:t>
      </w:r>
      <w:proofErr w:type="spellEnd"/>
      <w:r>
        <w:t xml:space="preserve">-750/16-2 od 21. 4. 2016. odbijena žalba tužitelja </w:t>
      </w:r>
      <w:proofErr w:type="spellStart"/>
      <w:r>
        <w:t>Trgoprom</w:t>
      </w:r>
      <w:proofErr w:type="spellEnd"/>
      <w:r>
        <w:t xml:space="preserve"> servis d.o.o. i potvrđena je presuda Upravnog suda u Zagreb br. </w:t>
      </w:r>
      <w:proofErr w:type="spellStart"/>
      <w:r>
        <w:t>Usl</w:t>
      </w:r>
      <w:proofErr w:type="spellEnd"/>
      <w:r>
        <w:t xml:space="preserve">-584/14-7 od 20. 11. 2015. kojom je odbijen tužbeni zahtjev. Nesporno je da se radi o ovršnoj ispravi sukladno odredbi čl. 140. Općeg poreznog zakona. </w:t>
      </w:r>
    </w:p>
    <w:p w:rsidR="00F67A0F" w:rsidP="00A6783D" w:rsidRDefault="00F67A0F">
      <w:pPr>
        <w:pStyle w:val="Bezproreda"/>
      </w:pPr>
      <w:r>
        <w:t xml:space="preserve"> </w:t>
      </w:r>
    </w:p>
    <w:p w:rsidR="00F67A0F" w:rsidP="00A6783D" w:rsidRDefault="00F67A0F">
      <w:pPr>
        <w:pStyle w:val="Bezproreda"/>
      </w:pPr>
      <w:r>
        <w:t>Vjerovnici koji su osporili gore navedeno potraživanje RH Min. financija PU Koprivnica izjavljuju da i dalje ostaju kod svog osporava</w:t>
      </w:r>
      <w:r w:rsidR="00A0101E">
        <w:t>nja</w:t>
      </w:r>
      <w:r>
        <w:t xml:space="preserve"> i razloga osporavanja, a posebno prigovora zastare istoga.</w:t>
      </w:r>
    </w:p>
    <w:p w:rsidR="007629F6" w:rsidP="00A6783D" w:rsidRDefault="007629F6">
      <w:pPr>
        <w:pStyle w:val="Bezproreda"/>
      </w:pPr>
    </w:p>
    <w:p w:rsidR="007629F6" w:rsidP="007629F6" w:rsidRDefault="007629F6">
      <w:pPr>
        <w:pStyle w:val="Bezproreda"/>
      </w:pPr>
      <w:r>
        <w:t>Sutkinja konstatira da osporavanje nije otklonjeno te da je potraživanje vjerovnika RH Min. financija PU Koprivnica osporeno u cijelosti.</w:t>
      </w:r>
    </w:p>
    <w:p w:rsidR="007629F6" w:rsidP="00A6783D" w:rsidRDefault="007629F6">
      <w:pPr>
        <w:pStyle w:val="Bezproreda"/>
      </w:pPr>
    </w:p>
    <w:p w:rsidR="00D32952" w:rsidP="00D32952" w:rsidRDefault="00D32952">
      <w:pPr>
        <w:pStyle w:val="Bezproreda"/>
      </w:pPr>
      <w:r>
        <w:t xml:space="preserve">18.ZOU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odvjetnici u Bjelovaru, Mihanovićeva 15 b, OIB: 70851049834, u iznosu od 441.668,75 kuna.</w:t>
      </w:r>
    </w:p>
    <w:p w:rsidR="00D32952" w:rsidP="00D32952" w:rsidRDefault="00D32952">
      <w:pPr>
        <w:pStyle w:val="Bezproreda"/>
      </w:pPr>
      <w:r>
        <w:t>Stečajni upravitelj priznaje potraživanje u cijelosti.</w:t>
      </w:r>
    </w:p>
    <w:p w:rsidR="00D32952" w:rsidP="00D32952" w:rsidRDefault="00D32952">
      <w:pPr>
        <w:pStyle w:val="Bezproreda"/>
      </w:pPr>
      <w:r>
        <w:t>Nitko od nazočnih vjerovnika ne osporava predmetnu tražbinu.</w:t>
      </w:r>
    </w:p>
    <w:p w:rsidR="00D32952" w:rsidP="00D32952" w:rsidRDefault="00D32952">
      <w:pPr>
        <w:pStyle w:val="Bezproreda"/>
      </w:pPr>
      <w:r>
        <w:t xml:space="preserve">Sutkinja konstatira da je potraživanje vjerovnika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odvjetnicima u Bjelovaru utvrđeno u iznosu od 441.668,75 kuna.</w:t>
      </w:r>
    </w:p>
    <w:p w:rsidR="00D32952" w:rsidP="00A6783D" w:rsidRDefault="00D32952">
      <w:pPr>
        <w:pStyle w:val="Bezproreda"/>
      </w:pPr>
    </w:p>
    <w:p w:rsidR="00B163D1" w:rsidP="00B163D1" w:rsidRDefault="00B163D1">
      <w:pPr>
        <w:pStyle w:val="Bezproreda"/>
      </w:pPr>
      <w:r>
        <w:t xml:space="preserve">19.Valco d.o.o. </w:t>
      </w:r>
      <w:proofErr w:type="spellStart"/>
      <w:r>
        <w:t>Vitkovice</w:t>
      </w:r>
      <w:proofErr w:type="spellEnd"/>
      <w:r>
        <w:t xml:space="preserve"> 9, </w:t>
      </w:r>
      <w:proofErr w:type="spellStart"/>
      <w:r>
        <w:t>Vankuran</w:t>
      </w:r>
      <w:proofErr w:type="spellEnd"/>
      <w:r>
        <w:t>, OIB: 97690619886, u iznosu od 738.970,82 kuna.</w:t>
      </w:r>
    </w:p>
    <w:p w:rsidR="00B163D1" w:rsidP="00B163D1" w:rsidRDefault="00B163D1">
      <w:pPr>
        <w:pStyle w:val="Bezproreda"/>
      </w:pPr>
      <w:r>
        <w:t>Stečajni upravitelj priznaje potraživanje u cijelosti.</w:t>
      </w:r>
    </w:p>
    <w:p w:rsidR="00D32952" w:rsidP="00A6783D" w:rsidRDefault="00D32952">
      <w:pPr>
        <w:pStyle w:val="Bezproreda"/>
      </w:pPr>
    </w:p>
    <w:p w:rsidR="00F9747F" w:rsidP="00A6783D" w:rsidRDefault="00F9747F">
      <w:pPr>
        <w:pStyle w:val="Bezproreda"/>
      </w:pPr>
      <w:r>
        <w:t xml:space="preserve">Vjerovnik Hypo </w:t>
      </w:r>
      <w:proofErr w:type="spellStart"/>
      <w:r>
        <w:t>grup</w:t>
      </w:r>
      <w:proofErr w:type="spellEnd"/>
      <w:r>
        <w:t xml:space="preserve"> d.o.o. osporava navedeno potraživanje iz razloga što je nastupila zastara istog te iz razloga što nije osobni vjerovnik stečajnog dužnika.</w:t>
      </w:r>
    </w:p>
    <w:p w:rsidR="00F9747F" w:rsidP="00A6783D" w:rsidRDefault="00F9747F">
      <w:pPr>
        <w:pStyle w:val="Bezproreda"/>
      </w:pPr>
    </w:p>
    <w:p w:rsidR="007629F6" w:rsidP="00A6783D" w:rsidRDefault="007629F6">
      <w:pPr>
        <w:pStyle w:val="Bezproreda"/>
      </w:pPr>
      <w:r>
        <w:t>Su</w:t>
      </w:r>
      <w:r w:rsidR="004C447B">
        <w:t xml:space="preserve">tkinja konstatira da je potraživanje vjerovnika </w:t>
      </w:r>
      <w:proofErr w:type="spellStart"/>
      <w:r w:rsidR="004C447B">
        <w:t>Valco</w:t>
      </w:r>
      <w:proofErr w:type="spellEnd"/>
      <w:r w:rsidR="004C447B">
        <w:t xml:space="preserve"> d.o.o. u cijelosti osporeno.</w:t>
      </w:r>
    </w:p>
    <w:p w:rsidR="00B163D1" w:rsidP="00B163D1" w:rsidRDefault="00B163D1">
      <w:pPr>
        <w:pStyle w:val="Bezproreda"/>
      </w:pPr>
      <w:r>
        <w:lastRenderedPageBreak/>
        <w:t>20.EOS MATRIX d.o.o. Zagreb, Horvatova 82, OIB: 76674680107, u iznosu od 8.952,97 kuna.</w:t>
      </w:r>
    </w:p>
    <w:p w:rsidR="00B163D1" w:rsidP="00B163D1" w:rsidRDefault="00B163D1">
      <w:pPr>
        <w:pStyle w:val="Bezproreda"/>
      </w:pPr>
      <w:r>
        <w:t>Stečajni upravitelj priznaje potraživanje u cijelosti.</w:t>
      </w:r>
    </w:p>
    <w:p w:rsidR="00B163D1" w:rsidP="00B163D1" w:rsidRDefault="00B163D1">
      <w:pPr>
        <w:pStyle w:val="Bezproreda"/>
      </w:pPr>
      <w:r>
        <w:t>Nitko od nazočnih vjerovnika ne osporava predmetnu tražbinu.</w:t>
      </w:r>
    </w:p>
    <w:p w:rsidR="00B163D1" w:rsidP="00B163D1" w:rsidRDefault="00B163D1">
      <w:pPr>
        <w:pStyle w:val="Bezproreda"/>
      </w:pPr>
      <w:r>
        <w:t>Sutkinja konstatira da je potraživanje vjerovnika EOS MATRIX Zagreb, utvrđeno u iznosu od 8.952,97 kuna.</w:t>
      </w:r>
    </w:p>
    <w:p w:rsidR="00D32952" w:rsidP="00A6783D" w:rsidRDefault="00D32952">
      <w:pPr>
        <w:pStyle w:val="Bezproreda"/>
      </w:pPr>
    </w:p>
    <w:p w:rsidR="00B163D1" w:rsidP="00B163D1" w:rsidRDefault="00B163D1">
      <w:pPr>
        <w:pStyle w:val="Bezproreda"/>
      </w:pPr>
      <w:r>
        <w:t>21.Hrvatska banka za obnovu i razvitak Zagreb, Strossmayerov trg 9, OIB: 26702280390, u iznosu od 28.410.922,67 kuna.</w:t>
      </w:r>
    </w:p>
    <w:p w:rsidR="00B163D1" w:rsidP="00B163D1" w:rsidRDefault="00B163D1">
      <w:pPr>
        <w:pStyle w:val="Bezproreda"/>
      </w:pPr>
      <w:r>
        <w:t>Stečajni upravitelj priznaje potraživanje u cijelosti.</w:t>
      </w:r>
    </w:p>
    <w:p w:rsidR="00D32952" w:rsidP="00A6783D" w:rsidRDefault="00D32952">
      <w:pPr>
        <w:pStyle w:val="Bezproreda"/>
      </w:pPr>
    </w:p>
    <w:p w:rsidR="00F9747F" w:rsidP="00F9747F" w:rsidRDefault="00F9747F">
      <w:pPr>
        <w:pStyle w:val="Bezproreda"/>
      </w:pPr>
      <w:r>
        <w:t xml:space="preserve">Vjerovnik Hypo </w:t>
      </w:r>
      <w:proofErr w:type="spellStart"/>
      <w:r>
        <w:t>grup</w:t>
      </w:r>
      <w:proofErr w:type="spellEnd"/>
      <w:r>
        <w:t xml:space="preserve"> d.o.o. osporava navedeno potraživanje iz razloga što je nastupila zastara istog te iz razloga što nije osobni vjerovnik stečajnog dužnika.</w:t>
      </w:r>
    </w:p>
    <w:p w:rsidR="00F9747F" w:rsidP="00A6783D" w:rsidRDefault="00F9747F">
      <w:pPr>
        <w:pStyle w:val="Bezproreda"/>
      </w:pPr>
    </w:p>
    <w:p w:rsidR="004C447B" w:rsidP="00A6783D" w:rsidRDefault="004C447B">
      <w:pPr>
        <w:pStyle w:val="Bezproreda"/>
      </w:pPr>
      <w:r>
        <w:t>Sutkinja konstatira da je potr</w:t>
      </w:r>
      <w:r w:rsidR="00A0101E">
        <w:t>až</w:t>
      </w:r>
      <w:r>
        <w:t>ivanje vjerovnika Hrvatske banke za obnovu i razvitak Zagreb osporeno u cijelosti.</w:t>
      </w:r>
    </w:p>
    <w:p w:rsidR="004C447B" w:rsidP="00A6783D" w:rsidRDefault="004C447B">
      <w:pPr>
        <w:pStyle w:val="Bezproreda"/>
      </w:pPr>
    </w:p>
    <w:p w:rsidR="00B163D1" w:rsidP="00B163D1" w:rsidRDefault="00B163D1">
      <w:pPr>
        <w:pStyle w:val="Bezproreda"/>
      </w:pPr>
      <w:r>
        <w:t xml:space="preserve">22.Kata Zebec, Sv. I. </w:t>
      </w:r>
      <w:proofErr w:type="spellStart"/>
      <w:r>
        <w:t>Žabno</w:t>
      </w:r>
      <w:proofErr w:type="spellEnd"/>
      <w:r>
        <w:t>, Ul. Braće Radića 21, OIB: 94034180915, u iznosu od 20.517,90 kuna.</w:t>
      </w:r>
    </w:p>
    <w:p w:rsidR="00B163D1" w:rsidP="00B163D1" w:rsidRDefault="00003237">
      <w:pPr>
        <w:pStyle w:val="Bezproreda"/>
      </w:pPr>
      <w:r>
        <w:t>Stečajni upravitelj priznaje</w:t>
      </w:r>
      <w:r w:rsidR="00EE301A">
        <w:t xml:space="preserve"> potraživanje u cijelosti</w:t>
      </w:r>
      <w:r>
        <w:t>.</w:t>
      </w:r>
    </w:p>
    <w:p w:rsidR="00B163D1" w:rsidP="00B163D1" w:rsidRDefault="00B163D1">
      <w:pPr>
        <w:pStyle w:val="Bezproreda"/>
      </w:pPr>
      <w:r>
        <w:t>Nitko od nazočnih vjerovnika ne osporava predmetnu tražbinu.</w:t>
      </w:r>
    </w:p>
    <w:p w:rsidR="00B163D1" w:rsidP="00B163D1" w:rsidRDefault="00B163D1">
      <w:pPr>
        <w:pStyle w:val="Bezproreda"/>
      </w:pPr>
      <w:r>
        <w:t>Sutkinja konstatira da je potraživanje vjerovnika Kate</w:t>
      </w:r>
      <w:r w:rsidR="00003237">
        <w:t xml:space="preserve"> Zebec iz Sv. I. </w:t>
      </w:r>
      <w:proofErr w:type="spellStart"/>
      <w:r w:rsidR="00003237">
        <w:t>Žabno</w:t>
      </w:r>
      <w:proofErr w:type="spellEnd"/>
      <w:r w:rsidR="00003237">
        <w:t>, utvrđeno</w:t>
      </w:r>
      <w:r>
        <w:t xml:space="preserve"> u iznosu od 20.517,90 kuna.</w:t>
      </w:r>
    </w:p>
    <w:p w:rsidR="00D32952" w:rsidP="00A6783D" w:rsidRDefault="00D32952">
      <w:pPr>
        <w:pStyle w:val="Bezproreda"/>
      </w:pPr>
    </w:p>
    <w:p w:rsidR="00B163D1" w:rsidP="00B163D1" w:rsidRDefault="00B163D1">
      <w:pPr>
        <w:pStyle w:val="Bezproreda"/>
      </w:pPr>
      <w:r>
        <w:t xml:space="preserve">23.Barica Saraja, Križevci, M. </w:t>
      </w:r>
      <w:proofErr w:type="spellStart"/>
      <w:r>
        <w:t>Kiepacha</w:t>
      </w:r>
      <w:proofErr w:type="spellEnd"/>
      <w:r>
        <w:t xml:space="preserve"> 71, OIB: 87682975839, u iznosu od 86.519,60 kuna.</w:t>
      </w:r>
    </w:p>
    <w:p w:rsidR="00B163D1" w:rsidP="00B163D1" w:rsidRDefault="00B163D1">
      <w:pPr>
        <w:pStyle w:val="Bezproreda"/>
      </w:pPr>
      <w:r>
        <w:t>Stečajni upravitelj priznaje potraživanje u cijelosti.</w:t>
      </w:r>
    </w:p>
    <w:p w:rsidR="00B163D1" w:rsidP="00B163D1" w:rsidRDefault="00B163D1">
      <w:pPr>
        <w:pStyle w:val="Bezproreda"/>
      </w:pPr>
      <w:r>
        <w:t>Nitko od nazočnih vjerovnika ne osporava predmetnu tražbinu.</w:t>
      </w:r>
    </w:p>
    <w:p w:rsidR="00B163D1" w:rsidP="00B163D1" w:rsidRDefault="00B163D1">
      <w:pPr>
        <w:pStyle w:val="Bezproreda"/>
      </w:pPr>
      <w:r>
        <w:t>Sutkinja konstatira da je potraživanje vjerovnika Barice Saraja iz Križevaca utvrđeno u iznosu od 86.519,60 kuna.</w:t>
      </w:r>
    </w:p>
    <w:p w:rsidR="00D32952" w:rsidP="00A6783D" w:rsidRDefault="00D32952">
      <w:pPr>
        <w:pStyle w:val="Bezproreda"/>
      </w:pPr>
    </w:p>
    <w:p w:rsidR="00B163D1" w:rsidP="00B163D1" w:rsidRDefault="00B163D1">
      <w:pPr>
        <w:pStyle w:val="Bezproreda"/>
      </w:pPr>
      <w:r>
        <w:t xml:space="preserve">24.Dragutin Prašnički,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A.G</w:t>
      </w:r>
      <w:proofErr w:type="spellEnd"/>
      <w:r>
        <w:t>. Matoša 16, OIB: 33572660699, u iznosu od 8.562,50 kuna.</w:t>
      </w:r>
    </w:p>
    <w:p w:rsidR="00B163D1" w:rsidP="00B163D1" w:rsidRDefault="00B163D1">
      <w:pPr>
        <w:pStyle w:val="Bezproreda"/>
      </w:pPr>
      <w:r>
        <w:t>Stečajni upravitelj priznaje potraživanje u cijelosti.</w:t>
      </w:r>
    </w:p>
    <w:p w:rsidR="00B163D1" w:rsidP="00B163D1" w:rsidRDefault="00B163D1">
      <w:pPr>
        <w:pStyle w:val="Bezproreda"/>
      </w:pPr>
      <w:r>
        <w:t>Nitko od nazočnih vjerovnika ne osporava predmetnu tražbinu.</w:t>
      </w:r>
    </w:p>
    <w:p w:rsidR="00B163D1" w:rsidP="00B163D1" w:rsidRDefault="00B163D1">
      <w:pPr>
        <w:pStyle w:val="Bezproreda"/>
      </w:pPr>
      <w:r>
        <w:t xml:space="preserve">Sutkinja konstatira da je potraživanje vjerovnika Dragutina Prašnički iz Sv. I. </w:t>
      </w:r>
      <w:proofErr w:type="spellStart"/>
      <w:r>
        <w:t>Žabno</w:t>
      </w:r>
      <w:proofErr w:type="spellEnd"/>
      <w:r>
        <w:t xml:space="preserve"> utvr</w:t>
      </w:r>
      <w:r w:rsidR="00F17861">
        <w:t>đeno u iznosu od 8.562,50</w:t>
      </w:r>
      <w:r>
        <w:t xml:space="preserve"> kuna.</w:t>
      </w:r>
    </w:p>
    <w:p w:rsidR="00D32952" w:rsidP="00A6783D" w:rsidRDefault="00D32952">
      <w:pPr>
        <w:pStyle w:val="Bezproreda"/>
      </w:pPr>
    </w:p>
    <w:p w:rsidR="00B163D1" w:rsidP="00B163D1" w:rsidRDefault="00B163D1">
      <w:pPr>
        <w:pStyle w:val="Bezproreda"/>
      </w:pPr>
      <w:r>
        <w:t xml:space="preserve">25.Ivan Kaurin iz Sv. I. </w:t>
      </w:r>
      <w:proofErr w:type="spellStart"/>
      <w:r>
        <w:t>Žabno</w:t>
      </w:r>
      <w:proofErr w:type="spellEnd"/>
      <w:r>
        <w:t>, Zagrebačka ulica 27, OIB: 05038682234, u iznosu od 11.500,00 kuna.</w:t>
      </w:r>
    </w:p>
    <w:p w:rsidR="00B163D1" w:rsidP="00B163D1" w:rsidRDefault="00B163D1">
      <w:pPr>
        <w:pStyle w:val="Bezproreda"/>
      </w:pPr>
      <w:r>
        <w:t>Stečajni upravitelj priznaje potraživanje u cijelosti.</w:t>
      </w:r>
    </w:p>
    <w:p w:rsidR="00B163D1" w:rsidP="00B163D1" w:rsidRDefault="00B163D1">
      <w:pPr>
        <w:pStyle w:val="Bezproreda"/>
      </w:pPr>
      <w:r>
        <w:t>Nitko od nazočnih vjerovnika ne osporava predmetnu tražbinu.</w:t>
      </w:r>
    </w:p>
    <w:p w:rsidR="00B163D1" w:rsidP="00B163D1" w:rsidRDefault="00B163D1">
      <w:pPr>
        <w:pStyle w:val="Bezproreda"/>
      </w:pPr>
      <w:r>
        <w:t xml:space="preserve">Sutkinja konstatira da je potraživanje vjerovnika Ivana Kaurin iz Sv. I. </w:t>
      </w:r>
      <w:proofErr w:type="spellStart"/>
      <w:r>
        <w:t>Žabno</w:t>
      </w:r>
      <w:proofErr w:type="spellEnd"/>
      <w:r>
        <w:t xml:space="preserve"> utvrđeno u iznosu od 11.500,00 kuna.</w:t>
      </w:r>
    </w:p>
    <w:p w:rsidR="00B163D1" w:rsidP="00A6783D" w:rsidRDefault="00B163D1">
      <w:pPr>
        <w:pStyle w:val="Bezproreda"/>
      </w:pPr>
    </w:p>
    <w:p w:rsidR="00630961" w:rsidP="00630961" w:rsidRDefault="00630961">
      <w:pPr>
        <w:pStyle w:val="Bezproreda"/>
      </w:pPr>
      <w:r>
        <w:t>26.Vesna Malnar iz Poljane Križevačke 12, Križevci, OIB: 948556686709, u iznosu od 75.560,00 kuna.</w:t>
      </w:r>
    </w:p>
    <w:p w:rsidR="00630961" w:rsidP="00630961" w:rsidRDefault="00907B24">
      <w:pPr>
        <w:pStyle w:val="Bezproreda"/>
      </w:pPr>
      <w:r>
        <w:t>Stečajni upravitelj osporava</w:t>
      </w:r>
      <w:r w:rsidR="00630961">
        <w:t xml:space="preserve"> potraživanj</w:t>
      </w:r>
      <w:r w:rsidR="00EE301A">
        <w:t>e u cijelosti</w:t>
      </w:r>
      <w:r w:rsidR="00003237">
        <w:t xml:space="preserve"> iz razloga što prijavljeni trošak parničnog postupka nije obračunat s odredbama Zakona o parničnom postupku i Tarifi o naknadi i nagradi za rad odvjetnika.</w:t>
      </w:r>
    </w:p>
    <w:p w:rsidR="00630961" w:rsidP="00630961" w:rsidRDefault="00630961">
      <w:pPr>
        <w:pStyle w:val="Bezproreda"/>
      </w:pPr>
      <w:r>
        <w:t>Nitko od nazočnih vjerovnika ne osporava predmetnu tražbinu.</w:t>
      </w:r>
    </w:p>
    <w:p w:rsidR="00630961" w:rsidP="00630961" w:rsidRDefault="00630961">
      <w:pPr>
        <w:pStyle w:val="Bezproreda"/>
      </w:pPr>
      <w:r>
        <w:t xml:space="preserve">Sutkinja konstatira da je potraživanje vjerovnika </w:t>
      </w:r>
      <w:r w:rsidR="00907B24">
        <w:t>Vesne Malnar iz Poljane Križevačke,</w:t>
      </w:r>
      <w:r w:rsidR="00F17861">
        <w:t xml:space="preserve"> osporeno</w:t>
      </w:r>
      <w:r w:rsidR="00907B24">
        <w:t xml:space="preserve"> u iznosu od 75.560,00</w:t>
      </w:r>
      <w:r>
        <w:t xml:space="preserve"> kuna.</w:t>
      </w:r>
    </w:p>
    <w:p w:rsidR="00EE301A" w:rsidP="00630961" w:rsidRDefault="00EE301A">
      <w:pPr>
        <w:pStyle w:val="Bezproreda"/>
      </w:pPr>
    </w:p>
    <w:p w:rsidR="00907B24" w:rsidP="00907B24" w:rsidRDefault="00907B24">
      <w:pPr>
        <w:pStyle w:val="Bezproreda"/>
      </w:pPr>
      <w:r>
        <w:t xml:space="preserve">27.Nikola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Braće Radića 52, OIB: 51446370418, u iznosu od 8.183,65 kuna.</w:t>
      </w:r>
    </w:p>
    <w:p w:rsidR="00907B24" w:rsidP="00907B24" w:rsidRDefault="00907B24">
      <w:pPr>
        <w:pStyle w:val="Bezproreda"/>
      </w:pPr>
      <w:r>
        <w:t>Stečajni upravitelj priznaje potraživanje u cijelosti.</w:t>
      </w:r>
    </w:p>
    <w:p w:rsidR="00907B24" w:rsidP="00907B24" w:rsidRDefault="00907B24">
      <w:pPr>
        <w:pStyle w:val="Bezproreda"/>
      </w:pPr>
      <w:r>
        <w:t>Nitko od nazočnih vjerovnika ne osporava predmetnu tražbinu.</w:t>
      </w:r>
    </w:p>
    <w:p w:rsidR="00907B24" w:rsidP="00907B24" w:rsidRDefault="00907B24">
      <w:pPr>
        <w:pStyle w:val="Bezproreda"/>
      </w:pPr>
      <w:r>
        <w:lastRenderedPageBreak/>
        <w:t xml:space="preserve">Sutkinja konstatira da je potraživanje vjerovnika Nikole </w:t>
      </w:r>
      <w:proofErr w:type="spellStart"/>
      <w:r>
        <w:t>Habijanca</w:t>
      </w:r>
      <w:proofErr w:type="spellEnd"/>
      <w:r>
        <w:t xml:space="preserve">  iz Sv. I. </w:t>
      </w:r>
      <w:proofErr w:type="spellStart"/>
      <w:r>
        <w:t>Žabno</w:t>
      </w:r>
      <w:proofErr w:type="spellEnd"/>
      <w:r>
        <w:t xml:space="preserve"> utvrđeno u iznosu od 8.183,65 kuna.</w:t>
      </w:r>
    </w:p>
    <w:p w:rsidR="00B163D1" w:rsidP="00A6783D" w:rsidRDefault="00B163D1">
      <w:pPr>
        <w:pStyle w:val="Bezproreda"/>
      </w:pPr>
    </w:p>
    <w:p w:rsidR="00907B24" w:rsidP="00907B24" w:rsidRDefault="00907B24">
      <w:pPr>
        <w:pStyle w:val="Bezproreda"/>
      </w:pPr>
      <w:r>
        <w:t xml:space="preserve">28.Marina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Braće Radića 52, OIB: 99564345045, u iznosu od 7.587,29 kuna.</w:t>
      </w:r>
    </w:p>
    <w:p w:rsidR="00907B24" w:rsidP="00907B24" w:rsidRDefault="00907B24">
      <w:pPr>
        <w:pStyle w:val="Bezproreda"/>
      </w:pPr>
      <w:r>
        <w:t>Stečajni upravitelj priznaje potraživanje u cijelosti.</w:t>
      </w:r>
    </w:p>
    <w:p w:rsidR="00907B24" w:rsidP="00907B24" w:rsidRDefault="00907B24">
      <w:pPr>
        <w:pStyle w:val="Bezproreda"/>
      </w:pPr>
      <w:r>
        <w:t>Nitko od nazočnih vjerovnika ne osporava predmetnu tražbinu.</w:t>
      </w:r>
    </w:p>
    <w:p w:rsidR="00907B24" w:rsidP="00907B24" w:rsidRDefault="00907B24">
      <w:pPr>
        <w:pStyle w:val="Bezproreda"/>
      </w:pPr>
      <w:r>
        <w:t xml:space="preserve">Sutkinja konstatira da je potraživanje vjerovnika Marine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 utvrđeno u iznosu od 7.587,29 kuna.</w:t>
      </w:r>
    </w:p>
    <w:p w:rsidR="00B163D1" w:rsidP="00A6783D" w:rsidRDefault="00B163D1">
      <w:pPr>
        <w:pStyle w:val="Bezproreda"/>
      </w:pPr>
    </w:p>
    <w:p w:rsidR="00907B24" w:rsidP="00907B24" w:rsidRDefault="00907B24">
      <w:pPr>
        <w:pStyle w:val="Bezproreda"/>
      </w:pPr>
      <w:r>
        <w:t xml:space="preserve">29.Tomislav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Habijanec</w:t>
      </w:r>
      <w:proofErr w:type="spellEnd"/>
      <w:r>
        <w:t xml:space="preserve"> 26, OIB: 68396619362, u iznosu od 9.260,01 kuna.</w:t>
      </w:r>
    </w:p>
    <w:p w:rsidR="00907B24" w:rsidP="00907B24" w:rsidRDefault="00907B24">
      <w:pPr>
        <w:pStyle w:val="Bezproreda"/>
      </w:pPr>
      <w:r>
        <w:t>Stečajni upravitelj priznaje potraživanje u cijelosti.</w:t>
      </w:r>
    </w:p>
    <w:p w:rsidR="00907B24" w:rsidP="00907B24" w:rsidRDefault="00907B24">
      <w:pPr>
        <w:pStyle w:val="Bezproreda"/>
      </w:pPr>
      <w:r>
        <w:t>Nitko od nazočnih vjerovnika ne osporava predmetnu tražbinu.</w:t>
      </w:r>
    </w:p>
    <w:p w:rsidR="00907B24" w:rsidP="00907B24" w:rsidRDefault="00907B24">
      <w:pPr>
        <w:pStyle w:val="Bezproreda"/>
      </w:pPr>
      <w:r>
        <w:t xml:space="preserve">Sutkinja konstatira da je potraživanje vjerovnika Tomislava </w:t>
      </w:r>
      <w:proofErr w:type="spellStart"/>
      <w:r>
        <w:t>Habijanec</w:t>
      </w:r>
      <w:proofErr w:type="spellEnd"/>
      <w:r>
        <w:t xml:space="preserve">  iz Sv. I. </w:t>
      </w:r>
      <w:proofErr w:type="spellStart"/>
      <w:r>
        <w:t>Žabno</w:t>
      </w:r>
      <w:proofErr w:type="spellEnd"/>
      <w:r>
        <w:t xml:space="preserve"> utvrđeno u iznosu od 9.260,01 kuna.</w:t>
      </w:r>
    </w:p>
    <w:p w:rsidR="00B163D1" w:rsidP="00A6783D" w:rsidRDefault="00B163D1">
      <w:pPr>
        <w:pStyle w:val="Bezproreda"/>
      </w:pPr>
    </w:p>
    <w:p w:rsidR="00907B24" w:rsidP="00907B24" w:rsidRDefault="00907B24">
      <w:pPr>
        <w:pStyle w:val="Bezproreda"/>
      </w:pPr>
      <w:r>
        <w:t xml:space="preserve">30.Marko Tonković iz Sv. I. </w:t>
      </w:r>
      <w:proofErr w:type="spellStart"/>
      <w:r>
        <w:t>Žabno</w:t>
      </w:r>
      <w:proofErr w:type="spellEnd"/>
      <w:r>
        <w:t>, Braće Radića 35, OIB: 95286144341, u iznosu od 7.703,65 kuna.</w:t>
      </w:r>
    </w:p>
    <w:p w:rsidR="00907B24" w:rsidP="00907B24" w:rsidRDefault="00907B24">
      <w:pPr>
        <w:pStyle w:val="Bezproreda"/>
      </w:pPr>
      <w:r>
        <w:t>Stečajni upravitelj priznaje potraživanje u cijelosti.</w:t>
      </w:r>
    </w:p>
    <w:p w:rsidR="00907B24" w:rsidP="00907B24" w:rsidRDefault="00907B24">
      <w:pPr>
        <w:pStyle w:val="Bezproreda"/>
      </w:pPr>
      <w:r>
        <w:t>Nitko od nazočnih vjerovnika ne osporava predmetnu tražbinu.</w:t>
      </w:r>
    </w:p>
    <w:p w:rsidR="00907B24" w:rsidP="00907B24" w:rsidRDefault="00907B24">
      <w:pPr>
        <w:pStyle w:val="Bezproreda"/>
      </w:pPr>
      <w:r>
        <w:t xml:space="preserve">Sutkinja konstatira da je potraživanje vjerovnika Marka Tonković  iz Sv. I. </w:t>
      </w:r>
      <w:proofErr w:type="spellStart"/>
      <w:r>
        <w:t>Žabno</w:t>
      </w:r>
      <w:proofErr w:type="spellEnd"/>
      <w:r>
        <w:t xml:space="preserve"> utvrđeno u iznosu od 7.703,65 kuna.</w:t>
      </w:r>
    </w:p>
    <w:p w:rsidR="00B163D1" w:rsidP="00A6783D" w:rsidRDefault="00B163D1">
      <w:pPr>
        <w:pStyle w:val="Bezproreda"/>
      </w:pPr>
    </w:p>
    <w:p w:rsidR="00907B24" w:rsidP="00907B24" w:rsidRDefault="00907B24">
      <w:pPr>
        <w:pStyle w:val="Bezproreda"/>
      </w:pPr>
      <w:r>
        <w:t xml:space="preserve">31.Ljiljana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Havijanec</w:t>
      </w:r>
      <w:proofErr w:type="spellEnd"/>
      <w:r>
        <w:t xml:space="preserve"> 26, OIB: 77097307987, u iznosu od 12.001,81 kuna.</w:t>
      </w:r>
    </w:p>
    <w:p w:rsidR="00907B24" w:rsidP="00907B24" w:rsidRDefault="00907B24">
      <w:pPr>
        <w:pStyle w:val="Bezproreda"/>
      </w:pPr>
      <w:r>
        <w:t>Stečajni upravitelj priznaje potraživanje u cijelosti.</w:t>
      </w:r>
    </w:p>
    <w:p w:rsidR="00907B24" w:rsidP="00907B24" w:rsidRDefault="00907B24">
      <w:pPr>
        <w:pStyle w:val="Bezproreda"/>
      </w:pPr>
      <w:r>
        <w:t>Nitko od nazočnih vjerovnika ne osporava predmetnu tražbinu.</w:t>
      </w:r>
    </w:p>
    <w:p w:rsidR="00907B24" w:rsidP="00907B24" w:rsidRDefault="00907B24">
      <w:pPr>
        <w:pStyle w:val="Bezproreda"/>
      </w:pPr>
      <w:r>
        <w:t xml:space="preserve">Sutkinja konstatira da je potraživanje vjerovnika Ljiljane </w:t>
      </w:r>
      <w:proofErr w:type="spellStart"/>
      <w:r>
        <w:t>Habijanec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 utvrđeno u iznosu od 12.001,81 kuna.</w:t>
      </w:r>
    </w:p>
    <w:p w:rsidR="00B163D1" w:rsidP="00A6783D" w:rsidRDefault="00B163D1">
      <w:pPr>
        <w:pStyle w:val="Bezproreda"/>
      </w:pPr>
    </w:p>
    <w:p w:rsidR="00907B24" w:rsidP="00907B24" w:rsidRDefault="00780B52">
      <w:pPr>
        <w:pStyle w:val="Bezproreda"/>
      </w:pPr>
      <w:r>
        <w:t xml:space="preserve">32.Željko </w:t>
      </w:r>
      <w:proofErr w:type="spellStart"/>
      <w:r>
        <w:t>Gidić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Kolodvorska </w:t>
      </w:r>
      <w:proofErr w:type="spellStart"/>
      <w:r>
        <w:t>bb</w:t>
      </w:r>
      <w:proofErr w:type="spellEnd"/>
      <w:r>
        <w:t>, OIB: 41602908059</w:t>
      </w:r>
      <w:r w:rsidR="00907B24">
        <w:t>, u iznosu od 7.121,83 kuna.</w:t>
      </w:r>
    </w:p>
    <w:p w:rsidR="00907B24" w:rsidP="00907B24" w:rsidRDefault="00907B24">
      <w:pPr>
        <w:pStyle w:val="Bezproreda"/>
      </w:pPr>
      <w:r>
        <w:t>Stečajni upravitelj priznaje potraživanje u cijelosti.</w:t>
      </w:r>
    </w:p>
    <w:p w:rsidR="00907B24" w:rsidP="00907B24" w:rsidRDefault="00907B24">
      <w:pPr>
        <w:pStyle w:val="Bezproreda"/>
      </w:pPr>
      <w:r>
        <w:t>Nitko od nazočnih vjerovnika ne osporava predmetnu tražbinu.</w:t>
      </w:r>
    </w:p>
    <w:p w:rsidR="00907B24" w:rsidP="00907B24" w:rsidRDefault="00907B24">
      <w:pPr>
        <w:pStyle w:val="Bezproreda"/>
      </w:pPr>
      <w:r>
        <w:t>Sutkinja konstatira</w:t>
      </w:r>
      <w:r w:rsidR="00780B52">
        <w:t xml:space="preserve"> da je potraživanje vjerovnika Željka </w:t>
      </w:r>
      <w:proofErr w:type="spellStart"/>
      <w:r w:rsidR="00780B52">
        <w:t>Gidić</w:t>
      </w:r>
      <w:proofErr w:type="spellEnd"/>
      <w:r w:rsidR="00780B52">
        <w:t xml:space="preserve"> iz Sv. I. </w:t>
      </w:r>
      <w:proofErr w:type="spellStart"/>
      <w:r w:rsidR="00780B52">
        <w:t>Žabno</w:t>
      </w:r>
      <w:proofErr w:type="spellEnd"/>
      <w:r w:rsidR="00780B52">
        <w:t>,</w:t>
      </w:r>
      <w:r>
        <w:t xml:space="preserve"> utvrđeno u iznosu od 7.121,83 kuna.</w:t>
      </w:r>
    </w:p>
    <w:p w:rsidR="00B163D1" w:rsidP="00A6783D" w:rsidRDefault="00B163D1">
      <w:pPr>
        <w:pStyle w:val="Bezproreda"/>
      </w:pPr>
    </w:p>
    <w:p w:rsidR="000170BD" w:rsidP="000170BD" w:rsidRDefault="000170BD">
      <w:pPr>
        <w:pStyle w:val="Bezproreda"/>
      </w:pPr>
      <w:r>
        <w:t xml:space="preserve">33.Frnciska Ivezić iz Sv. I. </w:t>
      </w:r>
      <w:proofErr w:type="spellStart"/>
      <w:r>
        <w:t>Žabno</w:t>
      </w:r>
      <w:proofErr w:type="spellEnd"/>
      <w:r>
        <w:t>, Republika 27, OIB: 96439900329, u iznosu od 11.732,73 kuna.</w:t>
      </w:r>
    </w:p>
    <w:p w:rsidR="000170BD" w:rsidP="000170BD" w:rsidRDefault="000170BD">
      <w:pPr>
        <w:pStyle w:val="Bezproreda"/>
      </w:pPr>
      <w:r>
        <w:t>Stečajni upravitelj priznaje potraživanje u cijelosti.</w:t>
      </w:r>
    </w:p>
    <w:p w:rsidR="000170BD" w:rsidP="000170BD" w:rsidRDefault="000170BD">
      <w:pPr>
        <w:pStyle w:val="Bezproreda"/>
      </w:pPr>
      <w:r>
        <w:t>Nitko od nazočnih vjerovnika ne osporava predmetnu tražbinu.</w:t>
      </w:r>
    </w:p>
    <w:p w:rsidR="000170BD" w:rsidP="000170BD" w:rsidRDefault="000170BD">
      <w:pPr>
        <w:pStyle w:val="Bezproreda"/>
      </w:pPr>
      <w:r>
        <w:t xml:space="preserve">Sutkinja konstatira da je potraživanje vjerovnika Franciske Ivezić iz Sv. I. </w:t>
      </w:r>
      <w:proofErr w:type="spellStart"/>
      <w:r>
        <w:t>Žabno</w:t>
      </w:r>
      <w:proofErr w:type="spellEnd"/>
      <w:r>
        <w:t xml:space="preserve"> utvrđeno u iznosu od 11.732,73 kuna.</w:t>
      </w:r>
    </w:p>
    <w:p w:rsidR="00B163D1" w:rsidP="00A6783D" w:rsidRDefault="00B163D1">
      <w:pPr>
        <w:pStyle w:val="Bezproreda"/>
      </w:pPr>
    </w:p>
    <w:p w:rsidR="000170BD" w:rsidP="000170BD" w:rsidRDefault="000170BD">
      <w:pPr>
        <w:pStyle w:val="Bezproreda"/>
      </w:pPr>
      <w:r>
        <w:t xml:space="preserve">34.Martina Zahirović iz Sv. I. </w:t>
      </w:r>
      <w:proofErr w:type="spellStart"/>
      <w:r>
        <w:t>Žabno</w:t>
      </w:r>
      <w:proofErr w:type="spellEnd"/>
      <w:r>
        <w:t>, Braće Radića 32, OIB: 15417822182, u iznosu od 13.634,54 kuna.</w:t>
      </w:r>
    </w:p>
    <w:p w:rsidR="000170BD" w:rsidP="000170BD" w:rsidRDefault="000170BD">
      <w:pPr>
        <w:pStyle w:val="Bezproreda"/>
      </w:pPr>
      <w:r>
        <w:t>Stečajni upravitelj priznaje potraživanje u cijelosti.</w:t>
      </w:r>
    </w:p>
    <w:p w:rsidR="000170BD" w:rsidP="000170BD" w:rsidRDefault="000170BD">
      <w:pPr>
        <w:pStyle w:val="Bezproreda"/>
      </w:pPr>
      <w:r>
        <w:t>Nitko od nazočnih vjerovnika ne osporava predmetnu tražbinu.</w:t>
      </w:r>
    </w:p>
    <w:p w:rsidR="000170BD" w:rsidP="000170BD" w:rsidRDefault="000170BD">
      <w:pPr>
        <w:pStyle w:val="Bezproreda"/>
      </w:pPr>
      <w:r>
        <w:t xml:space="preserve">Sutkinja konstatira da je potraživanje vjerovnika Martine Zahirović iz Sv. I. </w:t>
      </w:r>
      <w:proofErr w:type="spellStart"/>
      <w:r>
        <w:t>Žabno</w:t>
      </w:r>
      <w:proofErr w:type="spellEnd"/>
      <w:r>
        <w:t xml:space="preserve"> utvrđeno u iznosu od 13.634,54 kuna.</w:t>
      </w:r>
    </w:p>
    <w:p w:rsidR="00B163D1" w:rsidP="00A6783D" w:rsidRDefault="00B163D1">
      <w:pPr>
        <w:pStyle w:val="Bezproreda"/>
      </w:pPr>
    </w:p>
    <w:p w:rsidR="00780B52" w:rsidP="00780B52" w:rsidRDefault="00780B52">
      <w:pPr>
        <w:pStyle w:val="Bezproreda"/>
      </w:pPr>
      <w:r>
        <w:t xml:space="preserve">35.Stjepan </w:t>
      </w:r>
      <w:proofErr w:type="spellStart"/>
      <w:r>
        <w:t>Vitković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Brezovljani</w:t>
      </w:r>
      <w:proofErr w:type="spellEnd"/>
      <w:r>
        <w:t xml:space="preserve"> 55, OIB: 05353504066, u iznosu od 4.103,64 kuna.</w:t>
      </w:r>
    </w:p>
    <w:p w:rsidR="00780B52" w:rsidP="00780B52" w:rsidRDefault="00780B52">
      <w:pPr>
        <w:pStyle w:val="Bezproreda"/>
      </w:pPr>
      <w:r>
        <w:t>Stečajni upravitelj priznaje potraživanje u cijelosti.</w:t>
      </w:r>
    </w:p>
    <w:p w:rsidR="00780B52" w:rsidP="00780B52" w:rsidRDefault="00780B52">
      <w:pPr>
        <w:pStyle w:val="Bezproreda"/>
      </w:pPr>
      <w:r>
        <w:t>Nitko od nazočnih vjerovnika ne osporava predmetnu tražbinu.</w:t>
      </w:r>
    </w:p>
    <w:p w:rsidR="00780B52" w:rsidP="00780B52" w:rsidRDefault="00780B52">
      <w:pPr>
        <w:pStyle w:val="Bezproreda"/>
      </w:pPr>
      <w:r>
        <w:t xml:space="preserve">Sutkinja konstatira da je potraživanje vjerovnika Stjepana </w:t>
      </w:r>
      <w:proofErr w:type="spellStart"/>
      <w:r>
        <w:t>Vitković</w:t>
      </w:r>
      <w:proofErr w:type="spellEnd"/>
      <w:r>
        <w:t xml:space="preserve"> iz Sv. I. </w:t>
      </w:r>
      <w:proofErr w:type="spellStart"/>
      <w:r>
        <w:t>Žabno</w:t>
      </w:r>
      <w:proofErr w:type="spellEnd"/>
      <w:r>
        <w:t>, utvrđeno u iznosu od 4.103,64 kuna.</w:t>
      </w:r>
    </w:p>
    <w:p w:rsidR="00D32952" w:rsidP="00A6783D" w:rsidRDefault="00D32952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</w:t>
      </w:r>
      <w:proofErr w:type="spellStart"/>
      <w:r w:rsidRPr="00A4640F">
        <w:rPr>
          <w:b/>
        </w:rPr>
        <w:t>razlučni</w:t>
      </w:r>
      <w:proofErr w:type="spellEnd"/>
      <w:r w:rsidRPr="00A4640F">
        <w:rPr>
          <w:b/>
        </w:rPr>
        <w:t xml:space="preserve"> vjerovnici</w:t>
      </w:r>
    </w:p>
    <w:p w:rsidR="00204839" w:rsidP="00204839" w:rsidRDefault="00204839">
      <w:pPr>
        <w:pStyle w:val="Bezproreda"/>
      </w:pPr>
    </w:p>
    <w:p w:rsidR="00A4640F" w:rsidP="00A4640F" w:rsidRDefault="000170BD">
      <w:pPr>
        <w:pStyle w:val="Bezproreda"/>
      </w:pPr>
      <w:r>
        <w:t xml:space="preserve">1.Hrvatska banka za obnovu i razvitak Zagreb, Strossmayerov trg 9, OIB: 26702280390, založno pravo u iznosu od 28.410.922,67 kuna temeljem Ugovora o kreditu i Sporazumima o zasnivanju založnog prava  na nekretninama upisanim u </w:t>
      </w:r>
      <w:proofErr w:type="spellStart"/>
      <w:r>
        <w:t>zk</w:t>
      </w:r>
      <w:proofErr w:type="spellEnd"/>
      <w:r>
        <w:t xml:space="preserve">. ul. br. 841, 138, 2579, 2675 k.o. </w:t>
      </w:r>
      <w:proofErr w:type="spellStart"/>
      <w:r>
        <w:t>Žabno</w:t>
      </w:r>
      <w:proofErr w:type="spellEnd"/>
      <w:r>
        <w:t xml:space="preserve"> te na nekretninama upisanim u </w:t>
      </w:r>
      <w:proofErr w:type="spellStart"/>
      <w:r>
        <w:t>zk</w:t>
      </w:r>
      <w:proofErr w:type="spellEnd"/>
      <w:r>
        <w:t xml:space="preserve">. ul. br. 2041 i 1713 k.o. </w:t>
      </w:r>
      <w:proofErr w:type="spellStart"/>
      <w:r>
        <w:t>Cubinec</w:t>
      </w:r>
      <w:proofErr w:type="spellEnd"/>
      <w:r>
        <w:t>,</w:t>
      </w:r>
    </w:p>
    <w:p w:rsidR="000170BD" w:rsidP="00A4640F" w:rsidRDefault="000170BD">
      <w:pPr>
        <w:pStyle w:val="Bezproreda"/>
      </w:pPr>
    </w:p>
    <w:p w:rsidR="000170BD" w:rsidP="00A4640F" w:rsidRDefault="000170BD">
      <w:pPr>
        <w:pStyle w:val="Bezproreda"/>
      </w:pPr>
      <w:r>
        <w:t xml:space="preserve">2.Centar banka d.d. u stečaju, Zagreb, </w:t>
      </w:r>
      <w:proofErr w:type="spellStart"/>
      <w:r>
        <w:t>Heinzelova</w:t>
      </w:r>
      <w:proofErr w:type="spellEnd"/>
      <w:r>
        <w:t xml:space="preserve"> 47 A, OIB: 89296739230, založno pravo u iznosu od 14.989.906,64 kune temeljem Sporazuma o zasnivanju založnog prava  na nekretninama upisnim u </w:t>
      </w:r>
      <w:proofErr w:type="spellStart"/>
      <w:r>
        <w:t>zk</w:t>
      </w:r>
      <w:proofErr w:type="spellEnd"/>
      <w:r>
        <w:t xml:space="preserve">. ul. br. 138 k.o.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2579 k.o.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1713 k.o. </w:t>
      </w:r>
      <w:proofErr w:type="spellStart"/>
      <w:r>
        <w:t>Cubinec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2041 k.o. </w:t>
      </w:r>
      <w:proofErr w:type="spellStart"/>
      <w:r>
        <w:t>Cubinec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841 k.o. </w:t>
      </w:r>
      <w:proofErr w:type="spellStart"/>
      <w:r>
        <w:t>Žabno</w:t>
      </w:r>
      <w:proofErr w:type="spellEnd"/>
      <w:r>
        <w:t>,</w:t>
      </w:r>
    </w:p>
    <w:p w:rsidR="000170BD" w:rsidP="00A4640F" w:rsidRDefault="000170BD">
      <w:pPr>
        <w:pStyle w:val="Bezproreda"/>
      </w:pPr>
    </w:p>
    <w:p w:rsidR="000170BD" w:rsidP="00A4640F" w:rsidRDefault="000170BD">
      <w:pPr>
        <w:pStyle w:val="Bezproreda"/>
      </w:pPr>
      <w:r>
        <w:t xml:space="preserve">3.RH, Min. pravosuđa, Zagreb, Ulica grada Vukovara 49, OIB: 26635293339, založno pravo u iznosu od 78.035,19 kuna temeljem Rješenja o osiguranju Općinskog suda u Bjelovaru br. </w:t>
      </w:r>
      <w:proofErr w:type="spellStart"/>
      <w:r>
        <w:t>Ovr</w:t>
      </w:r>
      <w:proofErr w:type="spellEnd"/>
      <w:r>
        <w:t xml:space="preserve">-1754/17-2 od 26. travnja 2017. godine na nekretninama upisanim u </w:t>
      </w:r>
      <w:proofErr w:type="spellStart"/>
      <w:r>
        <w:t>zk</w:t>
      </w:r>
      <w:proofErr w:type="spellEnd"/>
      <w:r>
        <w:t xml:space="preserve">. ul. br. 1713 k.o. </w:t>
      </w:r>
      <w:proofErr w:type="spellStart"/>
      <w:r>
        <w:t>Cubinec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2041 k.o. </w:t>
      </w:r>
      <w:proofErr w:type="spellStart"/>
      <w:r>
        <w:t>Cubinec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138 k.o.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840 k.o.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841 k.o.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1957 k.o.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2675 k.o. </w:t>
      </w:r>
      <w:proofErr w:type="spellStart"/>
      <w:r>
        <w:t>Žabno</w:t>
      </w:r>
      <w:proofErr w:type="spellEnd"/>
      <w:r>
        <w:t xml:space="preserve"> i </w:t>
      </w:r>
      <w:proofErr w:type="spellStart"/>
      <w:r>
        <w:t>zk</w:t>
      </w:r>
      <w:proofErr w:type="spellEnd"/>
      <w:r>
        <w:t xml:space="preserve">. ul. br. 2579 k.o. </w:t>
      </w:r>
      <w:proofErr w:type="spellStart"/>
      <w:r>
        <w:t>Žabno</w:t>
      </w:r>
      <w:proofErr w:type="spellEnd"/>
      <w:r>
        <w:t>,</w:t>
      </w:r>
    </w:p>
    <w:p w:rsidR="000170BD" w:rsidP="00A4640F" w:rsidRDefault="000170BD">
      <w:pPr>
        <w:pStyle w:val="Bezproreda"/>
      </w:pPr>
    </w:p>
    <w:p w:rsidR="000170BD" w:rsidP="00A4640F" w:rsidRDefault="000170BD">
      <w:pPr>
        <w:pStyle w:val="Bezproreda"/>
      </w:pPr>
      <w:r>
        <w:t xml:space="preserve">4. Ljerka Manojlović iz </w:t>
      </w:r>
      <w:proofErr w:type="spellStart"/>
      <w:r>
        <w:t>Predavca</w:t>
      </w:r>
      <w:proofErr w:type="spellEnd"/>
      <w:r>
        <w:t xml:space="preserve"> Križevačkog 7, Sv. I. </w:t>
      </w:r>
      <w:proofErr w:type="spellStart"/>
      <w:r>
        <w:t>Žabno</w:t>
      </w:r>
      <w:proofErr w:type="spellEnd"/>
      <w:r>
        <w:t>, OIB. 93650388063, založno pravo u iznosu od 1.976.588,11 temeljem Založnog ugovora javne bilježnice Nataše Jelić-</w:t>
      </w:r>
      <w:proofErr w:type="spellStart"/>
      <w:r>
        <w:t>Veršić</w:t>
      </w:r>
      <w:proofErr w:type="spellEnd"/>
      <w:r>
        <w:t xml:space="preserve"> br. OV-1219/13. na nekretninama upisanim u </w:t>
      </w:r>
      <w:proofErr w:type="spellStart"/>
      <w:r>
        <w:t>zk</w:t>
      </w:r>
      <w:proofErr w:type="spellEnd"/>
      <w:r>
        <w:t>. ul. br. 6419, 7063, 8121 i 10402 k.o. Đurđevac,</w:t>
      </w:r>
    </w:p>
    <w:p w:rsidR="000170BD" w:rsidP="00A4640F" w:rsidRDefault="000170BD">
      <w:pPr>
        <w:pStyle w:val="Bezproreda"/>
      </w:pPr>
    </w:p>
    <w:p w:rsidR="00856E03" w:rsidP="00A4640F" w:rsidRDefault="00856E03">
      <w:pPr>
        <w:pStyle w:val="Bezproreda"/>
      </w:pPr>
      <w:r>
        <w:t xml:space="preserve">5. Mario Manojlović iz Sv. I. </w:t>
      </w:r>
      <w:proofErr w:type="spellStart"/>
      <w:r>
        <w:t>Žabno</w:t>
      </w:r>
      <w:proofErr w:type="spellEnd"/>
      <w:r>
        <w:t xml:space="preserve">, Kralja Tomislava 4 A, OIB: 65817884955, založno pravo u iznosu od 1.420.469,34 kune  temeljem Rješenja o osiguranju i Ugovora o zasnivanju založnog prava br. OV-1473/2017 od 15. veljače 2017. javnog bilježnika Marije </w:t>
      </w:r>
      <w:proofErr w:type="spellStart"/>
      <w:r>
        <w:t>Kustić</w:t>
      </w:r>
      <w:proofErr w:type="spellEnd"/>
      <w:r>
        <w:t xml:space="preserve"> na nekretninama upisanim u </w:t>
      </w:r>
      <w:proofErr w:type="spellStart"/>
      <w:r>
        <w:t>zk</w:t>
      </w:r>
      <w:proofErr w:type="spellEnd"/>
      <w:r>
        <w:t xml:space="preserve">. ul. br. 3759 k.o. </w:t>
      </w:r>
      <w:proofErr w:type="spellStart"/>
      <w:r>
        <w:t>Srdoći</w:t>
      </w:r>
      <w:proofErr w:type="spellEnd"/>
      <w:r>
        <w:t>,</w:t>
      </w:r>
    </w:p>
    <w:p w:rsidR="00856E03" w:rsidP="00A4640F" w:rsidRDefault="00856E03">
      <w:pPr>
        <w:pStyle w:val="Bezproreda"/>
      </w:pPr>
    </w:p>
    <w:p w:rsidR="000170BD" w:rsidP="00A4640F" w:rsidRDefault="00856E03">
      <w:pPr>
        <w:pStyle w:val="Bezproreda"/>
      </w:pPr>
      <w:r>
        <w:t>6. Slatinska banka d.d. Slatina, V. Nazora 2, OIB: 42252496579, založno pravo temeljem Sporazuma o osiguranju novčane tražbine br. OV-6249/12</w:t>
      </w:r>
      <w:r w:rsidR="000170BD">
        <w:t xml:space="preserve"> </w:t>
      </w:r>
      <w:r>
        <w:t xml:space="preserve">, u iznosu od 1.928.740,72 kune na nekretninama upisanim u </w:t>
      </w:r>
      <w:proofErr w:type="spellStart"/>
      <w:r>
        <w:t>zk</w:t>
      </w:r>
      <w:proofErr w:type="spellEnd"/>
      <w:r>
        <w:t>. ul. br. 6419, 7063, 8121 i 10402 k.o. Đurđevac,</w:t>
      </w:r>
    </w:p>
    <w:p w:rsidR="00856E03" w:rsidP="00A4640F" w:rsidRDefault="00856E03">
      <w:pPr>
        <w:pStyle w:val="Bezproreda"/>
      </w:pPr>
    </w:p>
    <w:p w:rsidR="00856E03" w:rsidP="00A4640F" w:rsidRDefault="00856E03">
      <w:pPr>
        <w:pStyle w:val="Bezproreda"/>
      </w:pPr>
      <w:r>
        <w:t xml:space="preserve">7. RH, Min. financija, Porezna uprava, Područni ured Koprivnica, OIB: 18683136487, založno pravo u iznosu od 8.244.459,44 kune temeljem Rješenja Općinskog suda u Bjelovar, Stalna služba u Križevcima br. Z-18452/17, na nekretninama upisanim u </w:t>
      </w:r>
      <w:proofErr w:type="spellStart"/>
      <w:r>
        <w:t>zk</w:t>
      </w:r>
      <w:proofErr w:type="spellEnd"/>
      <w:r>
        <w:t xml:space="preserve">. ul. br. 1713 i 2041 k.o. </w:t>
      </w:r>
      <w:proofErr w:type="spellStart"/>
      <w:r>
        <w:t>Cubinec</w:t>
      </w:r>
      <w:proofErr w:type="spellEnd"/>
      <w:r>
        <w:t xml:space="preserve">, te na nekretninama </w:t>
      </w:r>
      <w:proofErr w:type="spellStart"/>
      <w:r>
        <w:t>upisam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. ul. br. 138, 840, 841, 1957, 2675 i 1579 k.o. </w:t>
      </w:r>
      <w:proofErr w:type="spellStart"/>
      <w:r>
        <w:t>Žabno</w:t>
      </w:r>
      <w:proofErr w:type="spellEnd"/>
      <w:r>
        <w:t>,</w:t>
      </w:r>
    </w:p>
    <w:p w:rsidR="00856E03" w:rsidP="00A4640F" w:rsidRDefault="00856E03">
      <w:pPr>
        <w:pStyle w:val="Bezproreda"/>
      </w:pPr>
    </w:p>
    <w:p w:rsidR="00856E03" w:rsidP="00A4640F" w:rsidRDefault="00856E03">
      <w:pPr>
        <w:pStyle w:val="Bezproreda"/>
      </w:pPr>
      <w:r>
        <w:t xml:space="preserve">8. Barica Saraja, Križevci, M. </w:t>
      </w:r>
      <w:proofErr w:type="spellStart"/>
      <w:r>
        <w:t>Kiepacha</w:t>
      </w:r>
      <w:proofErr w:type="spellEnd"/>
      <w:r>
        <w:t xml:space="preserve"> 71, OIB: 87682975839, založno pravo u iznosu od 85.969,60 kuna temeljem Rješenja Općinskog suda u Bjelovaru br. </w:t>
      </w:r>
      <w:proofErr w:type="spellStart"/>
      <w:r>
        <w:t>Ovr</w:t>
      </w:r>
      <w:proofErr w:type="spellEnd"/>
      <w:r>
        <w:t xml:space="preserve">-1477/2017-2 na nekretninama upisanim u </w:t>
      </w:r>
      <w:proofErr w:type="spellStart"/>
      <w:r>
        <w:t>zk</w:t>
      </w:r>
      <w:proofErr w:type="spellEnd"/>
      <w:r>
        <w:t xml:space="preserve">. ul. br. 840 k.o.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1957 k.o. </w:t>
      </w:r>
      <w:proofErr w:type="spellStart"/>
      <w:r>
        <w:t>Žabno</w:t>
      </w:r>
      <w:proofErr w:type="spellEnd"/>
      <w:r>
        <w:t xml:space="preserve"> u ¾ dijela nekretnine, te na pokretninama i to Opel </w:t>
      </w:r>
      <w:proofErr w:type="spellStart"/>
      <w:r>
        <w:t>Vivaro</w:t>
      </w:r>
      <w:proofErr w:type="spellEnd"/>
      <w:r>
        <w:t xml:space="preserve"> 2.5 TD, reg. oznake KŽ 506 BO, Renault </w:t>
      </w:r>
      <w:proofErr w:type="spellStart"/>
      <w:r>
        <w:t>Master</w:t>
      </w:r>
      <w:proofErr w:type="spellEnd"/>
      <w:r>
        <w:t xml:space="preserve"> 2.5 DCI reg. oznake </w:t>
      </w:r>
      <w:proofErr w:type="spellStart"/>
      <w:r>
        <w:t>Kž</w:t>
      </w:r>
      <w:proofErr w:type="spellEnd"/>
      <w:r>
        <w:t xml:space="preserve"> 325 AP, kamion MAN 33.464 DFLK reg. oznake KŽ 561 BN, o4, marke </w:t>
      </w:r>
      <w:proofErr w:type="spellStart"/>
      <w:r>
        <w:t>EMPL.PR</w:t>
      </w:r>
      <w:proofErr w:type="spellEnd"/>
      <w:r>
        <w:t xml:space="preserve"> 12 reg. oznake KŽ 448 BN.</w:t>
      </w: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A6783D" w:rsidRDefault="00EC6B0F">
      <w:pPr>
        <w:pStyle w:val="Bezproreda"/>
      </w:pPr>
      <w:r>
        <w:t>Dovršeno u 9,5</w:t>
      </w:r>
      <w:r w:rsidR="00856E03">
        <w:t>0</w:t>
      </w:r>
      <w:r w:rsidR="00A6783D">
        <w:t xml:space="preserve"> sati.</w:t>
      </w:r>
    </w:p>
    <w:p w:rsidR="00335A20" w:rsidRDefault="00335A20"/>
    <w:sectPr w:rsidR="0033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57050"/>
    <w:rsid w:val="00065BC2"/>
    <w:rsid w:val="00097C52"/>
    <w:rsid w:val="00142E2F"/>
    <w:rsid w:val="001A2F8A"/>
    <w:rsid w:val="001B0D22"/>
    <w:rsid w:val="001F0C50"/>
    <w:rsid w:val="00201E0B"/>
    <w:rsid w:val="00204839"/>
    <w:rsid w:val="00220294"/>
    <w:rsid w:val="00227706"/>
    <w:rsid w:val="002D38D4"/>
    <w:rsid w:val="002D7139"/>
    <w:rsid w:val="00335A20"/>
    <w:rsid w:val="00340E85"/>
    <w:rsid w:val="00381FAA"/>
    <w:rsid w:val="003E20F0"/>
    <w:rsid w:val="004039D4"/>
    <w:rsid w:val="0048506F"/>
    <w:rsid w:val="004A4FBA"/>
    <w:rsid w:val="004C447B"/>
    <w:rsid w:val="004D1F20"/>
    <w:rsid w:val="004F7528"/>
    <w:rsid w:val="005742DF"/>
    <w:rsid w:val="005B0BB4"/>
    <w:rsid w:val="005C10DA"/>
    <w:rsid w:val="005E38FD"/>
    <w:rsid w:val="006135AC"/>
    <w:rsid w:val="00630961"/>
    <w:rsid w:val="007629F6"/>
    <w:rsid w:val="00780B52"/>
    <w:rsid w:val="007B7645"/>
    <w:rsid w:val="007C4763"/>
    <w:rsid w:val="00825261"/>
    <w:rsid w:val="00845484"/>
    <w:rsid w:val="00856E03"/>
    <w:rsid w:val="008E383C"/>
    <w:rsid w:val="00907B24"/>
    <w:rsid w:val="00923E5F"/>
    <w:rsid w:val="00970A2C"/>
    <w:rsid w:val="009717C4"/>
    <w:rsid w:val="009C14A2"/>
    <w:rsid w:val="009C48A4"/>
    <w:rsid w:val="00A0101E"/>
    <w:rsid w:val="00A4640F"/>
    <w:rsid w:val="00A6783D"/>
    <w:rsid w:val="00A80500"/>
    <w:rsid w:val="00AB2DB0"/>
    <w:rsid w:val="00AD608C"/>
    <w:rsid w:val="00B163D1"/>
    <w:rsid w:val="00B26F02"/>
    <w:rsid w:val="00B401E5"/>
    <w:rsid w:val="00BA1A0E"/>
    <w:rsid w:val="00C31EC9"/>
    <w:rsid w:val="00D32952"/>
    <w:rsid w:val="00D557FE"/>
    <w:rsid w:val="00DA2CCA"/>
    <w:rsid w:val="00DA50E6"/>
    <w:rsid w:val="00DC2F02"/>
    <w:rsid w:val="00EC6B0F"/>
    <w:rsid w:val="00EE301A"/>
    <w:rsid w:val="00EE74E0"/>
    <w:rsid w:val="00EF1E0C"/>
    <w:rsid w:val="00F06BAE"/>
    <w:rsid w:val="00F17861"/>
    <w:rsid w:val="00F50F29"/>
    <w:rsid w:val="00F67A0F"/>
    <w:rsid w:val="00F9747F"/>
    <w:rsid w:val="00F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010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10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101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10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10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23E5F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01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3E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3E5F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2020.</izvorni_sadrzaj>
    <derivirana_varijabla naziv="DomainObject.StvarniPocetakDatum_1">9. ožujka 2020.</derivirana_varijabla>
  </DomainObject.StvarniPocetakDatum>
  <DomainObject.StvarniZavrsetakDatum>
    <izvorni_sadrzaj>9. ožujka 2020.</izvorni_sadrzaj>
    <derivirana_varijabla naziv="DomainObject.StvarniZavrsetakDatum_1">9. ožujka 2020.</derivirana_varijabla>
  </DomainObject.StvarniZavrsetakDatum>
  <DomainObject.PlaniraniZavrsetakDatum>
    <izvorni_sadrzaj>9. ožujka 2020.</izvorni_sadrzaj>
    <derivirana_varijabla naziv="DomainObject.PlaniraniZavrsetakDatum_1">9. ožujka 2020.</derivirana_varijabla>
  </DomainObject.PlaniraniZavrsetakDatum>
  <DomainObject.PlaniraniPocetakDatum>
    <izvorni_sadrzaj>9. ožujka 2020.</izvorni_sadrzaj>
    <derivirana_varijabla naziv="DomainObject.PlaniraniPocetakDatum_1">9. ožujka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12</izvorni_sadrzaj>
    <derivirana_varijabla naziv="DomainObject.Zapisnik.BrojStranica_1">12</derivirana_varijabla>
  </DomainObject.Zapisnik.BrojStranica>
  <DomainObject.Zapisnik.DatumKreiranja>
    <izvorni_sadrzaj>9. ožujka 2020.</izvorni_sadrzaj>
    <derivirana_varijabla naziv="DomainObject.Zapisnik.DatumKreiranja_1">9.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St-68/2019-26</izvorni_sadrzaj>
    <derivirana_varijabla naziv="DomainObject.Zapisnik.Oznaka_1">St-68/2019-26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TPS GRUPA društvo s ograničenom odgovornošću za proizvodnju, trgovinu i usluge</izvorni_sadrzaj>
    <derivirana_varijabla naziv="DomainObject.Predmet.ProtustrankaFormated_1">  TPS GRUPA društvo s ograničenom odgovornošću za proizvodnju, trgovinu i usluge</derivirana_varijabla>
  </DomainObject.Predmet.ProtustrankaFormated>
  <DomainObject.Predmet.ProtustrankaFormatedOIB>
    <izvorni_sadrzaj>  TPS GRUPA društvo s ograničenom odgovornošću za proizvodnju, trgovinu i usluge, OIB 82219027416</izvorni_sadrzaj>
    <derivirana_varijabla naziv="DomainObject.Predmet.ProtustrankaFormatedOIB_1">  TPS GRUPA društvo s ograničenom odgovornošću za proizvodnju, trgovinu i usluge, OIB 82219027416</derivirana_varijabla>
  </DomainObject.Predmet.ProtustrankaFormatedOIB>
  <DomainObject.Predmet.ProtustrankaFormatedWithAdress>
    <izvorni_sadrzaj> TPS GRUPA društvo s ograničenom odgovornošću za proizvodnju, trgovinu i usluge, Kolodvorska 17, 48214 Sveti Ivan Žabno</izvorni_sadrzaj>
    <derivirana_varijabla naziv="DomainObject.Predmet.ProtustrankaFormatedWithAdress_1"> TPS GRUPA društvo s ograničenom odgovornošću za proizvodnju, trgovinu i usluge, Kolodvorska 17, 48214 Sveti Ivan Žabno</derivirana_varijabla>
  </DomainObject.Predmet.ProtustrankaFormatedWithAdress>
  <DomainObject.Predmet.ProtustrankaFormatedWithAdressOIB>
    <izvorni_sadrzaj> TPS GRUPA društvo s ograničenom odgovornošću za proizvodnju, trgovinu i usluge, OIB 82219027416, Kolodvorska 17, 48214 Sveti Ivan Žabno</izvorni_sadrzaj>
    <derivirana_varijabla naziv="DomainObject.Predmet.ProtustrankaFormatedWithAdressOIB_1"> TPS GRUPA društvo s ograničenom odgovornošću za proizvodnju, trgovinu i usluge, OIB 82219027416, Kolodvorska 17, 48214 Sveti Ivan Žabno</derivirana_varijabla>
  </DomainObject.Predmet.ProtustrankaFormatedWithAdressOIB>
  <DomainObject.Predmet.ProtustrankaWithAdress>
    <izvorni_sadrzaj>TPS GRUPA društvo s ograničenom odgovornošću za proizvodnju, trgovinu i usluge Kolodvorska 17, 48214 Sveti Ivan Žabno</izvorni_sadrzaj>
    <derivirana_varijabla naziv="DomainObject.Predmet.ProtustrankaWithAdress_1">TPS GRUPA društvo s ograničenom odgovornošću za proizvodnju, trgovinu i usluge Kolodvorska 17, 48214 Sveti Ivan Žabno</derivirana_varijabla>
  </DomainObject.Predmet.ProtustrankaWithAdress>
  <DomainObject.Predmet.ProtustrankaWithAdressOIB>
    <izvorni_sadrzaj>TPS GRUPA društvo s ograničenom odgovornošću za proizvodnju, trgovinu i usluge, OIB 82219027416, Kolodvorska 17, 48214 Sveti Ivan Žabno</izvorni_sadrzaj>
    <derivirana_varijabla naziv="DomainObject.Predmet.ProtustrankaWithAdressOIB_1">TPS GRUPA društvo s ograničenom odgovornošću za proizvodnju, trgovinu i usluge, OIB 82219027416, Kolodvorska 17, 48214 Sveti Ivan Žabno</derivirana_varijabla>
  </DomainObject.Predmet.ProtustrankaWithAdressOIB>
  <DomainObject.Predmet.ProtustrankaNazivFormated>
    <izvorni_sadrzaj>TPS GRUPA društvo s ograničenom odgovornošću za proizvodnju, trgovinu i usluge</izvorni_sadrzaj>
    <derivirana_varijabla naziv="DomainObject.Predmet.ProtustrankaNazivFormated_1">TPS GRUPA društvo s ograničenom odgovornošću za proizvodnju, trgovinu i usluge</derivirana_varijabla>
  </DomainObject.Predmet.ProtustrankaNazivFormated>
  <DomainObject.Predmet.ProtustrankaNazivFormatedOIB>
    <izvorni_sadrzaj>TPS GRUPA društvo s ograničenom odgovornošću za proizvodnju, trgovinu i usluge, OIB 82219027416</izvorni_sadrzaj>
    <derivirana_varijabla naziv="DomainObject.Predmet.ProtustrankaNazivFormatedOIB_1">TPS GRUPA društvo s ograničenom odgovornošću za proizvodnju, trgovinu i usluge, OIB 82219027416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TPS GRUPA društvo s ograničenom odgovornošću za proizvodnju, trgovinu i usluge</item>
    </izvorni_sadrzaj>
    <derivirana_varijabla naziv="DomainObject.Predmet.ProtuStrankaListFormated_1">
      <item>TPS GRUPA društvo s ograničenom odgovornošću za proizvodnju, trgovinu i usluge</item>
    </derivirana_varijabla>
  </DomainObject.Predmet.ProtuStrankaListFormated>
  <DomainObject.Predmet.ProtuStrankaListFormatedOIB>
    <izvorni_sadrzaj>
      <item>TPS GRUPA društvo s ograničenom odgovornošću za proizvodnju, trgovinu i usluge, OIB 82219027416</item>
    </izvorni_sadrzaj>
    <derivirana_varijabla naziv="DomainObject.Predmet.ProtuStrankaListFormatedOIB_1">
      <item>TPS GRUPA društvo s ograničenom odgovornošću za proizvodnju, trgovinu i usluge, OIB 82219027416</item>
    </derivirana_varijabla>
  </DomainObject.Predmet.ProtuStrankaListFormatedOIB>
  <DomainObject.Predmet.ProtuStrankaListFormatedWithAdress>
    <izvorni_sadrzaj>
      <item>TPS GRUPA društvo s ograničenom odgovornošću za proizvodnju, trgovinu i usluge, Kolodvorska 17, 48214 Sveti Ivan Žabno</item>
    </izvorni_sadrzaj>
    <derivirana_varijabla naziv="DomainObject.Predmet.ProtuStrankaListFormatedWithAdress_1">
      <item>TPS GRUPA društvo s ograničenom odgovornošću za proizvodnju, trgovinu i usluge, Kolodvorska 17, 48214 Sveti Ivan Žabno</item>
    </derivirana_varijabla>
  </DomainObject.Predmet.ProtuStrankaListFormatedWithAdress>
  <DomainObject.Predmet.ProtuStrankaListFormatedWithAdressOIB>
    <izvorni_sadrzaj>
      <item>TPS GRUPA društvo s ograničenom odgovornošću za proizvodnju, trgovinu i usluge, OIB 82219027416, Kolodvorska 17, 48214 Sveti Ivan Žabno</item>
    </izvorni_sadrzaj>
    <derivirana_varijabla naziv="DomainObject.Predmet.ProtuStrankaListFormatedWithAdressOIB_1">
      <item>TPS GRUPA društvo s ograničenom odgovornošću za proizvodnju, trgovinu i usluge, OIB 82219027416, Kolodvorska 17, 48214 Sveti Ivan Žabno</item>
    </derivirana_varijabla>
  </DomainObject.Predmet.ProtuStrankaListFormatedWithAdressOIB>
  <DomainObject.Predmet.ProtuStrankaListNazivFormated>
    <izvorni_sadrzaj>
      <item>TPS GRUPA društvo s ograničenom odgovornošću za proizvodnju, trgovinu i usluge</item>
    </izvorni_sadrzaj>
    <derivirana_varijabla naziv="DomainObject.Predmet.ProtuStrankaListNazivFormated_1">
      <item>TPS GRUPA društvo s ograničenom odgovornošću za proizvodnju, trgovinu i usluge</item>
    </derivirana_varijabla>
  </DomainObject.Predmet.ProtuStrankaListNazivFormated>
  <DomainObject.Predmet.ProtuStrankaListNazivFormatedOIB>
    <izvorni_sadrzaj>
      <item>TPS GRUPA društvo s ograničenom odgovornošću za proizvodnju, trgovinu i usluge, OIB 82219027416</item>
    </izvorni_sadrzaj>
    <derivirana_varijabla naziv="DomainObject.Predmet.ProtuStrankaListNazivFormatedOIB_1">
      <item>TPS GRUPA društvo s ograničenom odgovornošću za proizvodnju, trgovinu i usluge, OIB 82219027416</item>
    </derivirana_varijabla>
  </DomainObject.Predmet.ProtuStrankaListNazivFormatedOIB>
  <DomainObject.Predmet.OstaliListFormated>
    <izvorni_sadrzaj>
      <item>Mirko Jakopčić</item>
      <item>Zlatko Gregurić odvjetnik</item>
      <item>CENTAR BANKA dioničko društvo u stečaju</item>
      <item>Općinski sud u Bjelovaru, Stalna služba u Križevcima, Zemljišnoknjižni odjel</item>
    </izvorni_sadrzaj>
    <derivirana_varijabla naziv="DomainObject.Predmet.OstaliListFormated_1">
      <item>Mirko Jakopčić</item>
      <item>Zlatko Gregurić odvjetnik</item>
      <item>CENTAR BANKA dioničko društvo u stečaju</item>
      <item>Općinski sud u Bjelovaru, Stalna služba u Križevcima, Zemljišnoknjižni odjel</item>
    </derivirana_varijabla>
  </DomainObject.Predmet.OstaliListFormated>
  <DomainObject.Predmet.OstaliListFormatedOIB>
    <izvorni_sadrzaj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</izvorni_sadrzaj>
    <derivirana_varijabla naziv="DomainObject.Predmet.OstaliListFormatedOIB_1"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</derivirana_varijabla>
  </DomainObject.Predmet.OstaliListFormatedOIB>
  <DomainObject.Predmet.OstaliListFormatedWithAdress>
    <izvorni_sadrzaj>
      <item>Mirko Jakopčić, Škrinjari 39., 48214 Škrinjari</item>
      <item>Zlatko Gregurić odvjetnik, Mihanovićeva 15 b., 43000 Bjelovar</item>
      <item>CENTAR BANKA dioničko društvo u stečaju, Heinzelova 47A, 10000 Zagreb</item>
      <item>Općinski sud u Bjelovaru, Stalna služba u Križevcima, Zemljišnoknjižni odjel, ., 48260 Križevci</item>
    </izvorni_sadrzaj>
    <derivirana_varijabla naziv="DomainObject.Predmet.OstaliListFormatedWithAdress_1">
      <item>Mirko Jakopčić, Škrinjari 39., 48214 Škrinjari</item>
      <item>Zlatko Gregurić odvjetnik, Mihanovićeva 15 b., 43000 Bjelovar</item>
      <item>CENTAR BANKA dioničko društvo u stečaju, Heinzelova 47A, 10000 Zagreb</item>
      <item>Općinski sud u Bjelovaru, Stalna služba u Križevcima, Zemljišnoknjižni odjel, ., 48260 Križevci</item>
    </derivirana_varijabla>
  </DomainObject.Predmet.OstaliListFormatedWithAdress>
  <DomainObject.Predmet.OstaliListFormatedWithAdressOIB>
    <izvorni_sadrzaj>
      <item>Mirko Jakopčić, OIB 17258439165, Škrinjari 39., 48214 Škrinjari</item>
      <item>Zlatko Gregurić odvjetnik, OIB 70851049834, Mihanovićeva 15 b., 43000 Bjelovar</item>
      <item>CENTAR BANKA dioničko društvo u stečaju, OIB 89296739230, Heinzelova 47A, 10000 Zagreb</item>
      <item>Općinski sud u Bjelovaru, Stalna služba u Križevcima, Zemljišnoknjižni odjel, ., 48260 Križevci</item>
    </izvorni_sadrzaj>
    <derivirana_varijabla naziv="DomainObject.Predmet.OstaliListFormatedWithAdressOIB_1">
      <item>Mirko Jakopčić, OIB 17258439165, Škrinjari 39., 48214 Škrinjari</item>
      <item>Zlatko Gregurić odvjetnik, OIB 70851049834, Mihanovićeva 15 b., 43000 Bjelovar</item>
      <item>CENTAR BANKA dioničko društvo u stečaju, OIB 89296739230, Heinzelova 47A, 10000 Zagreb</item>
      <item>Općinski sud u Bjelovaru, Stalna služba u Križevcima, Zemljišnoknjižni odjel, ., 48260 Križevci</item>
    </derivirana_varijabla>
  </DomainObject.Predmet.OstaliListFormatedWithAdressOIB>
  <DomainObject.Predmet.OstaliListNazivFormated>
    <izvorni_sadrzaj>
      <item>Mirko Jakopčić</item>
      <item>Zlatko Gregurić odvjetnik</item>
      <item>CENTAR BANKA dioničko društvo u stečaju</item>
      <item>Općinski sud u Bjelovaru, Stalna služba u Križevcima, Zemljišnoknjižni odjel</item>
    </izvorni_sadrzaj>
    <derivirana_varijabla naziv="DomainObject.Predmet.OstaliListNazivFormated_1">
      <item>Mirko Jakopčić</item>
      <item>Zlatko Gregurić odvjetnik</item>
      <item>CENTAR BANKA dioničko društvo u stečaju</item>
      <item>Općinski sud u Bjelovaru, Stalna služba u Križevcima, Zemljišnoknjižni odjel</item>
    </derivirana_varijabla>
  </DomainObject.Predmet.OstaliListNazivFormated>
  <DomainObject.Predmet.OstaliListNazivFormatedOIB>
    <izvorni_sadrzaj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</izvorni_sadrzaj>
    <derivirana_varijabla naziv="DomainObject.Predmet.OstaliListNazivFormatedOIB_1"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2020.</izvorni_sadrzaj>
    <derivirana_varijabla naziv="DomainObject.Datum_1">9. ožujka 2020.</derivirana_varijabla>
  </DomainObject.Datum>
  <DomainObject.PoslovniBrojDokumenta>
    <izvorni_sadrzaj>St-68/2019-26</izvorni_sadrzaj>
    <derivirana_varijabla naziv="DomainObject.PoslovniBrojDokumenta_1">St-68/2019-26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TPS GRUPA društvo s ograničenom odgovornošću za proizvodnju, trgovinu i usluge</izvorni_sadrzaj>
    <derivirana_varijabla naziv="DomainObject.Predmet.ProtustrankaIDrugi_1">TPS GRUPA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TPS GRUPA društvo s ograničenom odgovornošću za proizvodnju, trgovinu i usluge, OIB 82219027416, Kolodvorska 17, 48214 Sveti Ivan Žabno</izvorni_sadrzaj>
    <derivirana_varijabla naziv="DomainObject.Predmet.ProtustrankaIDrugiAdressOIB_1">TPS GRUPA društvo s ograničenom odgovornošću za proizvodnju, trgovinu i usluge, OIB 82219027416, Kolodvorska 17,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TPS GRUPA društvo s ograničenom odgovornošću za proizvodnju, trgovinu i usluge</item>
      <item>Mirko Jakopčić</item>
      <item>Zlatko Gregurić odvjetnik</item>
      <item>CENTAR BANKA dioničko društvo u stečaju</item>
      <item>Općinski sud u Bjelovaru, Stalna služba u Križevcima, Zemljišnoknjižni odjel</item>
    </izvorni_sadrzaj>
    <derivirana_varijabla naziv="DomainObject.Predmet.SudioniciListNaziv_1">
      <item>FINA, RC ZAGREB, Podružnica BJELOVAR</item>
      <item>TPS GRUPA društvo s ograničenom odgovornošću za proizvodnju, trgovinu i usluge</item>
      <item>Mirko Jakopčić</item>
      <item>Zlatko Gregurić odvjetnik</item>
      <item>CENTAR BANKA dioničko društvo u stečaju</item>
      <item>Općinski sud u Bjelovaru, Stalna služba u Križevcima,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TPS GRUPA društvo s ograničenom odgovornošću za proizvodnju, trgovinu i usluge, OIB 82219027416, Kolodvorska 17,48214 Sveti Ivan Žabno</item>
      <item>Mirko Jakopčić, OIB 17258439165, Škrinjari 39.,48214 Škrinjari</item>
      <item>Zlatko Gregurić odvjetnik, OIB 70851049834, Mihanovićeva 15 b.,43000 Bjelovar</item>
      <item>CENTAR BANKA dioničko društvo u stečaju, OIB 89296739230, Heinzelova 47A,10000 Zagreb</item>
      <item>Općinski sud u Bjelovaru, Stalna služba u Križevcima, Zemljišnoknjižni odjel, .,48260 Križevci</item>
    </izvorni_sadrzaj>
    <derivirana_varijabla naziv="DomainObject.Predmet.SudioniciListAdressOIB_1">
      <item>FINA, RC ZAGREB, Podružnica BJELOVAR, OIB 85821130368, F. Supila 4,43000 Bjelovar</item>
      <item>TPS GRUPA društvo s ograničenom odgovornošću za proizvodnju, trgovinu i usluge, OIB 82219027416, Kolodvorska 17,48214 Sveti Ivan Žabno</item>
      <item>Mirko Jakopčić, OIB 17258439165, Škrinjari 39.,48214 Škrinjari</item>
      <item>Zlatko Gregurić odvjetnik, OIB 70851049834, Mihanovićeva 15 b.,43000 Bjelovar</item>
      <item>CENTAR BANKA dioničko društvo u stečaju, OIB 89296739230, Heinzelova 47A,10000 Zagreb</item>
      <item>Općinski sud u Bjelovaru, Stalna služba u Križevcima, Zemljišnoknjižni odjel, 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82219027416</item>
      <item>, OIB 17258439165</item>
      <item>, OIB 70851049834</item>
      <item>, OIB 89296739230</item>
      <item>, OIB null</item>
    </izvorni_sadrzaj>
    <derivirana_varijabla naziv="DomainObject.Predmet.SudioniciListNazivOIB_1">
      <item>, OIB 85821130368</item>
      <item>, OIB 82219027416</item>
      <item>, OIB 17258439165</item>
      <item>, OIB 70851049834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2019.</izvorni_sadrzaj>
    <derivirana_varijabla naziv="DomainObject.Predmet.DatumPocetkaProcesa_1">27.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F4F2F-AD66-40AE-958F-A486ABE66EB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12</properties:Pages>
  <properties:Words>4690</properties:Words>
  <properties:Characters>28285</properties:Characters>
  <properties:Lines>619</properties:Lines>
  <properties:Paragraphs>328</properties:Paragraphs>
  <properties:TotalTime>258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2020-02-27T11:50:00Z</dcterms:created>
  <dc:creator>Vesna Dragišić</dc:creator>
  <cp:lastModifiedBy>Vesna Dragišić</cp:lastModifiedBy>
  <cp:lastPrinted>2020-03-09T11:14:00Z</cp:lastPrinted>
  <dcterms:modified xmlns:xsi="http://www.w3.org/2001/XMLSchema-instance" xsi:type="dcterms:W3CDTF">2020-03-09T11:20:00Z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St-68/2019-26 / Zapisnik - Ispitno ročište (1_A_Zapisnik_sa_Ispitnog_ročišta_u_St-68-2019._TPS_GRUPA_d.o.o.__u_9,00_sati.__u_9,00_sati)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